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075980" w14:textId="49F13F72" w:rsidR="00E80CAB" w:rsidRPr="001A0F38" w:rsidRDefault="00E80CAB" w:rsidP="00E80CAB">
      <w:pPr>
        <w:pStyle w:val="Header"/>
        <w:keepLines/>
        <w:tabs>
          <w:tab w:val="right" w:pos="10440"/>
          <w:tab w:val="right" w:pos="13323"/>
        </w:tabs>
        <w:rPr>
          <w:sz w:val="24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/>
          <w:sz w:val="24"/>
          <w:szCs w:val="24"/>
        </w:rPr>
        <w:tab/>
      </w:r>
      <w:r w:rsidR="00AA3780" w:rsidRPr="00AA3780">
        <w:rPr>
          <w:sz w:val="24"/>
        </w:rPr>
        <w:t xml:space="preserve">R4-2008853  </w:t>
      </w:r>
    </w:p>
    <w:p w14:paraId="59017D7B" w14:textId="77777777" w:rsidR="00E80CAB" w:rsidRDefault="00E80CAB" w:rsidP="00E80CAB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Electronic Meeting, </w:t>
      </w:r>
      <w:r w:rsidRPr="001A0F38">
        <w:rPr>
          <w:sz w:val="24"/>
        </w:rPr>
        <w:t>25 May – 5 June</w:t>
      </w:r>
      <w:r>
        <w:rPr>
          <w:sz w:val="24"/>
          <w:szCs w:val="24"/>
          <w:lang w:eastAsia="zh-CN"/>
        </w:rPr>
        <w:t>, 2020</w:t>
      </w:r>
    </w:p>
    <w:p w14:paraId="0CEE84AD" w14:textId="1A3066CD" w:rsidR="007F2075" w:rsidRPr="00E80CAB" w:rsidRDefault="007F2075" w:rsidP="007F2075">
      <w:pPr>
        <w:pStyle w:val="CRCoverPage"/>
        <w:outlineLvl w:val="0"/>
        <w:rPr>
          <w:b/>
          <w:noProof/>
          <w:sz w:val="24"/>
          <w:highlight w:val="yellow"/>
        </w:rPr>
      </w:pPr>
    </w:p>
    <w:p w14:paraId="7FE951B7" w14:textId="77777777" w:rsidR="002326E7" w:rsidRPr="00E80CAB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color w:val="FF0000"/>
          <w:sz w:val="24"/>
          <w:szCs w:val="24"/>
          <w:lang w:eastAsia="ja-JP"/>
        </w:rPr>
      </w:pPr>
    </w:p>
    <w:p w14:paraId="34F0DDE1" w14:textId="77777777" w:rsidR="009451FB" w:rsidRPr="00E80CAB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E80CAB">
        <w:rPr>
          <w:rFonts w:ascii="Arial" w:hAnsi="Arial" w:cs="Arial"/>
          <w:b/>
          <w:sz w:val="22"/>
          <w:szCs w:val="22"/>
        </w:rPr>
        <w:t xml:space="preserve">Source: </w:t>
      </w:r>
      <w:r w:rsidRPr="00E80CAB">
        <w:rPr>
          <w:rFonts w:ascii="Arial" w:hAnsi="Arial" w:cs="Arial"/>
          <w:b/>
          <w:sz w:val="22"/>
          <w:szCs w:val="22"/>
        </w:rPr>
        <w:tab/>
      </w:r>
      <w:r w:rsidR="00B50EE2" w:rsidRPr="00E80CAB">
        <w:rPr>
          <w:rFonts w:ascii="Arial" w:hAnsi="Arial" w:cs="Arial"/>
          <w:sz w:val="22"/>
          <w:szCs w:val="22"/>
        </w:rPr>
        <w:t>Huawei</w:t>
      </w:r>
    </w:p>
    <w:p w14:paraId="177CD915" w14:textId="19F2A1D3" w:rsidR="009451FB" w:rsidRPr="00E723C2" w:rsidRDefault="00DB64C8" w:rsidP="007F2D5A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  <w:szCs w:val="22"/>
          <w:highlight w:val="yellow"/>
        </w:rPr>
      </w:pPr>
      <w:r w:rsidRPr="00E80CAB">
        <w:rPr>
          <w:rFonts w:ascii="Arial" w:hAnsi="Arial" w:cs="Arial"/>
          <w:b/>
          <w:sz w:val="22"/>
          <w:szCs w:val="22"/>
        </w:rPr>
        <w:t>Title:</w:t>
      </w:r>
      <w:r w:rsidR="009451FB" w:rsidRPr="00E80CAB">
        <w:rPr>
          <w:rFonts w:ascii="Arial" w:hAnsi="Arial" w:cs="Arial"/>
          <w:b/>
          <w:sz w:val="22"/>
          <w:szCs w:val="22"/>
        </w:rPr>
        <w:tab/>
      </w:r>
      <w:r w:rsidR="003539B3" w:rsidRPr="003539B3">
        <w:rPr>
          <w:rFonts w:ascii="Arial" w:hAnsi="Arial" w:cs="Arial"/>
          <w:sz w:val="22"/>
          <w:szCs w:val="22"/>
        </w:rPr>
        <w:t>TP to TR 37.941: editorial cleanup</w:t>
      </w:r>
    </w:p>
    <w:p w14:paraId="2BA0B407" w14:textId="44DEF69A" w:rsidR="009451FB" w:rsidRPr="003539B3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3539B3">
        <w:rPr>
          <w:rFonts w:ascii="Arial" w:hAnsi="Arial" w:cs="Arial"/>
          <w:b/>
          <w:sz w:val="22"/>
          <w:szCs w:val="22"/>
        </w:rPr>
        <w:t>Agenda Item:</w:t>
      </w:r>
      <w:r w:rsidRPr="003539B3">
        <w:rPr>
          <w:rFonts w:ascii="Arial" w:hAnsi="Arial" w:cs="Arial"/>
          <w:b/>
          <w:sz w:val="22"/>
          <w:szCs w:val="22"/>
        </w:rPr>
        <w:tab/>
      </w:r>
      <w:r w:rsidR="003539B3" w:rsidRPr="003539B3">
        <w:rPr>
          <w:rFonts w:ascii="Arial" w:hAnsi="Arial" w:cs="Arial"/>
          <w:sz w:val="22"/>
          <w:szCs w:val="22"/>
        </w:rPr>
        <w:t>6.19.1</w:t>
      </w:r>
    </w:p>
    <w:p w14:paraId="4F272943" w14:textId="1ED1C739" w:rsidR="009451FB" w:rsidRPr="00E80CAB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3539B3">
        <w:rPr>
          <w:rFonts w:ascii="Arial" w:hAnsi="Arial" w:cs="Arial"/>
          <w:b/>
          <w:sz w:val="22"/>
          <w:szCs w:val="22"/>
        </w:rPr>
        <w:t>Document for:</w:t>
      </w:r>
      <w:r w:rsidRPr="003539B3">
        <w:rPr>
          <w:rFonts w:ascii="Arial" w:hAnsi="Arial" w:cs="Arial"/>
          <w:b/>
          <w:sz w:val="22"/>
          <w:szCs w:val="22"/>
        </w:rPr>
        <w:tab/>
      </w:r>
      <w:r w:rsidR="00015A7A">
        <w:rPr>
          <w:rFonts w:ascii="Arial" w:hAnsi="Arial" w:cs="Arial"/>
          <w:color w:val="000000" w:themeColor="text1"/>
          <w:sz w:val="22"/>
          <w:szCs w:val="22"/>
        </w:rPr>
        <w:t>For Information</w:t>
      </w:r>
    </w:p>
    <w:p w14:paraId="2C66DC70" w14:textId="77777777" w:rsidR="00CA5E15" w:rsidRDefault="00D6118C" w:rsidP="00CD0C91">
      <w:pPr>
        <w:pStyle w:val="Heading1"/>
      </w:pPr>
      <w:r w:rsidRPr="00E80CAB">
        <w:t>Introduction</w:t>
      </w:r>
    </w:p>
    <w:p w14:paraId="0F85C06B" w14:textId="415A61B7" w:rsidR="00D56A34" w:rsidRDefault="00D56A34" w:rsidP="003539B3">
      <w:r>
        <w:t xml:space="preserve">As the Rel-15 version of the TR 37.941 is planned to be submitted for approval to June RAN meeting, there is need to continue the editorial cleanup for this TR. </w:t>
      </w:r>
    </w:p>
    <w:p w14:paraId="4D101249" w14:textId="215182EC" w:rsidR="003539B3" w:rsidRDefault="003539B3" w:rsidP="003539B3">
      <w:r>
        <w:t xml:space="preserve">As content from multiple sources were merged, there is still need to editorial alignments. </w:t>
      </w:r>
    </w:p>
    <w:p w14:paraId="2C88309F" w14:textId="5BF6CB42" w:rsidR="0029715E" w:rsidRDefault="0029715E" w:rsidP="003539B3">
      <w:r w:rsidRPr="0029715E">
        <w:t>This document is intended “For Information” and it is to be Noted – as communicated to the Chair already.</w:t>
      </w:r>
      <w:bookmarkStart w:id="2" w:name="_GoBack"/>
      <w:bookmarkEnd w:id="2"/>
    </w:p>
    <w:p w14:paraId="6FB0DC20" w14:textId="4B4F57A3" w:rsidR="0029715E" w:rsidRDefault="0029715E" w:rsidP="003539B3">
      <w:pPr>
        <w:rPr>
          <w:lang w:val="en-US"/>
        </w:rPr>
      </w:pPr>
      <w:r w:rsidRPr="0029715E">
        <w:rPr>
          <w:lang w:val="en-US"/>
        </w:rPr>
        <w:t>This TP is planned to be implemented during e-mail approval phase after this meeting in R4-2009064 (Draft TR 37.941 v0.3.0).</w:t>
      </w:r>
    </w:p>
    <w:p w14:paraId="3DE1E607" w14:textId="77777777" w:rsidR="0029715E" w:rsidRPr="0029715E" w:rsidRDefault="0029715E" w:rsidP="003539B3">
      <w:pPr>
        <w:rPr>
          <w:lang w:val="en-US"/>
        </w:rPr>
      </w:pPr>
    </w:p>
    <w:p w14:paraId="5985C00B" w14:textId="77777777" w:rsidR="0029715E" w:rsidRDefault="0029715E" w:rsidP="0029715E">
      <w:r>
        <w:t xml:space="preserve">The following issues were spotted and corrected: </w:t>
      </w:r>
    </w:p>
    <w:p w14:paraId="7B25393D" w14:textId="77777777" w:rsidR="0029715E" w:rsidRDefault="0029715E" w:rsidP="0029715E">
      <w:r>
        <w:t>-</w:t>
      </w:r>
      <w:r>
        <w:tab/>
        <w:t xml:space="preserve">FFS’ were cleaned-up. </w:t>
      </w:r>
    </w:p>
    <w:p w14:paraId="5E11D1CB" w14:textId="77777777" w:rsidR="0029715E" w:rsidRDefault="0029715E" w:rsidP="0029715E">
      <w:r>
        <w:t>-</w:t>
      </w:r>
      <w:r>
        <w:tab/>
        <w:t>Section 9.7.5.2.2: directions to be tested were corrected as per TS 38.141-2. Further alignment of the directions to be tested needs more time and will be carried before the next meeting.</w:t>
      </w:r>
    </w:p>
    <w:p w14:paraId="6CAA43AB" w14:textId="77777777" w:rsidR="0029715E" w:rsidRDefault="0029715E" w:rsidP="0029715E">
      <w:r>
        <w:t>-</w:t>
      </w:r>
      <w:r>
        <w:tab/>
        <w:t>Clause 6.4.2.2.2 references were corrected: with this correction it was identified that we may need to perform more alignments of the test procedures</w:t>
      </w:r>
    </w:p>
    <w:p w14:paraId="229EAFAD" w14:textId="5AF2D8AD" w:rsidR="0029715E" w:rsidRDefault="0029715E" w:rsidP="0029715E">
      <w:r>
        <w:t>-</w:t>
      </w:r>
      <w:r>
        <w:tab/>
        <w:t>Further text alignments among test procedures were implemented</w:t>
      </w:r>
    </w:p>
    <w:sectPr w:rsidR="0029715E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E3D2C" w14:textId="77777777" w:rsidR="001272BB" w:rsidRDefault="001272BB">
      <w:r>
        <w:separator/>
      </w:r>
    </w:p>
  </w:endnote>
  <w:endnote w:type="continuationSeparator" w:id="0">
    <w:p w14:paraId="76CF5C4D" w14:textId="77777777" w:rsidR="001272BB" w:rsidRDefault="001272BB">
      <w:r>
        <w:continuationSeparator/>
      </w:r>
    </w:p>
  </w:endnote>
  <w:endnote w:type="continuationNotice" w:id="1">
    <w:p w14:paraId="1AE75184" w14:textId="77777777" w:rsidR="001272BB" w:rsidRDefault="001272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6F7C4" w14:textId="77777777" w:rsidR="001272BB" w:rsidRDefault="001272BB">
      <w:r>
        <w:separator/>
      </w:r>
    </w:p>
  </w:footnote>
  <w:footnote w:type="continuationSeparator" w:id="0">
    <w:p w14:paraId="63E623F1" w14:textId="77777777" w:rsidR="001272BB" w:rsidRDefault="001272BB">
      <w:r>
        <w:continuationSeparator/>
      </w:r>
    </w:p>
  </w:footnote>
  <w:footnote w:type="continuationNotice" w:id="1">
    <w:p w14:paraId="3A0E8AD7" w14:textId="77777777" w:rsidR="001272BB" w:rsidRDefault="001272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E676D"/>
    <w:multiLevelType w:val="hybridMultilevel"/>
    <w:tmpl w:val="AB4C04F2"/>
    <w:lvl w:ilvl="0" w:tplc="B5CE50D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32894"/>
    <w:multiLevelType w:val="hybridMultilevel"/>
    <w:tmpl w:val="3300041A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BE72F24"/>
    <w:multiLevelType w:val="hybridMultilevel"/>
    <w:tmpl w:val="19369D0A"/>
    <w:lvl w:ilvl="0" w:tplc="53DEF10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9D5B0F"/>
    <w:multiLevelType w:val="hybridMultilevel"/>
    <w:tmpl w:val="0CB6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F2F0A"/>
    <w:multiLevelType w:val="hybridMultilevel"/>
    <w:tmpl w:val="C3C4BAD0"/>
    <w:lvl w:ilvl="0" w:tplc="36828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9E1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EE8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A44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646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837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421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A2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1E9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36195B"/>
    <w:multiLevelType w:val="hybridMultilevel"/>
    <w:tmpl w:val="DDA0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D3192"/>
    <w:multiLevelType w:val="hybridMultilevel"/>
    <w:tmpl w:val="DDA0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947FA"/>
    <w:multiLevelType w:val="hybridMultilevel"/>
    <w:tmpl w:val="042C537C"/>
    <w:lvl w:ilvl="0" w:tplc="ED80E9D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1472DA8"/>
    <w:multiLevelType w:val="hybridMultilevel"/>
    <w:tmpl w:val="6AD4BEE8"/>
    <w:lvl w:ilvl="0" w:tplc="3FD8A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C4A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1A7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81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2E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4F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6DE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47F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6B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0A7460"/>
    <w:multiLevelType w:val="hybridMultilevel"/>
    <w:tmpl w:val="BBE6F1D8"/>
    <w:lvl w:ilvl="0" w:tplc="F992F8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F06B9"/>
    <w:multiLevelType w:val="hybridMultilevel"/>
    <w:tmpl w:val="14A8E72E"/>
    <w:lvl w:ilvl="0" w:tplc="FD7883E8">
      <w:start w:val="3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3B963365"/>
    <w:multiLevelType w:val="hybridMultilevel"/>
    <w:tmpl w:val="20F240A8"/>
    <w:lvl w:ilvl="0" w:tplc="22EC0A6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27B3B"/>
    <w:multiLevelType w:val="hybridMultilevel"/>
    <w:tmpl w:val="D3C846F8"/>
    <w:lvl w:ilvl="0" w:tplc="FD7883E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8" w15:restartNumberingAfterBreak="0">
    <w:nsid w:val="4EDC1E26"/>
    <w:multiLevelType w:val="hybridMultilevel"/>
    <w:tmpl w:val="67B04CFA"/>
    <w:lvl w:ilvl="0" w:tplc="53DEF10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5084F02"/>
    <w:multiLevelType w:val="hybridMultilevel"/>
    <w:tmpl w:val="4A4A8136"/>
    <w:lvl w:ilvl="0" w:tplc="ED80E9D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860E9B"/>
    <w:multiLevelType w:val="hybridMultilevel"/>
    <w:tmpl w:val="DDA0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5C95038B"/>
    <w:multiLevelType w:val="hybridMultilevel"/>
    <w:tmpl w:val="3300041A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D278F6"/>
    <w:multiLevelType w:val="multilevel"/>
    <w:tmpl w:val="9C24A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7A45182"/>
    <w:multiLevelType w:val="hybridMultilevel"/>
    <w:tmpl w:val="69C29EEA"/>
    <w:lvl w:ilvl="0" w:tplc="2520A2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7B2A50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5E043A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E430C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F03B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85CAA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3B039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56CD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B075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046437"/>
    <w:multiLevelType w:val="hybridMultilevel"/>
    <w:tmpl w:val="2BEEC78E"/>
    <w:lvl w:ilvl="0" w:tplc="FD7883E8">
      <w:start w:val="3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1419CA"/>
    <w:multiLevelType w:val="hybridMultilevel"/>
    <w:tmpl w:val="41AAA8A0"/>
    <w:lvl w:ilvl="0" w:tplc="AA921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B43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C4D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6E5B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62A1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9E7D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3E7C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34B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6682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E1312"/>
    <w:multiLevelType w:val="hybridMultilevel"/>
    <w:tmpl w:val="DB68C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5D77B0"/>
    <w:multiLevelType w:val="hybridMultilevel"/>
    <w:tmpl w:val="E7343FBC"/>
    <w:lvl w:ilvl="0" w:tplc="ED80E9D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EEB4EA9"/>
    <w:multiLevelType w:val="hybridMultilevel"/>
    <w:tmpl w:val="F8DE1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28"/>
  </w:num>
  <w:num w:numId="4">
    <w:abstractNumId w:val="17"/>
  </w:num>
  <w:num w:numId="5">
    <w:abstractNumId w:val="14"/>
  </w:num>
  <w:num w:numId="6">
    <w:abstractNumId w:val="19"/>
  </w:num>
  <w:num w:numId="7">
    <w:abstractNumId w:val="1"/>
  </w:num>
  <w:num w:numId="8">
    <w:abstractNumId w:val="12"/>
  </w:num>
  <w:num w:numId="9">
    <w:abstractNumId w:val="31"/>
  </w:num>
  <w:num w:numId="10">
    <w:abstractNumId w:val="0"/>
  </w:num>
  <w:num w:numId="11">
    <w:abstractNumId w:val="13"/>
  </w:num>
  <w:num w:numId="12">
    <w:abstractNumId w:val="26"/>
  </w:num>
  <w:num w:numId="13">
    <w:abstractNumId w:val="27"/>
  </w:num>
  <w:num w:numId="14">
    <w:abstractNumId w:val="16"/>
  </w:num>
  <w:num w:numId="15">
    <w:abstractNumId w:val="25"/>
  </w:num>
  <w:num w:numId="16">
    <w:abstractNumId w:val="29"/>
  </w:num>
  <w:num w:numId="17">
    <w:abstractNumId w:val="11"/>
  </w:num>
  <w:num w:numId="18">
    <w:abstractNumId w:val="7"/>
  </w:num>
  <w:num w:numId="19">
    <w:abstractNumId w:val="24"/>
  </w:num>
  <w:num w:numId="20">
    <w:abstractNumId w:val="20"/>
  </w:num>
  <w:num w:numId="21">
    <w:abstractNumId w:val="32"/>
  </w:num>
  <w:num w:numId="22">
    <w:abstractNumId w:val="10"/>
  </w:num>
  <w:num w:numId="23">
    <w:abstractNumId w:val="23"/>
  </w:num>
  <w:num w:numId="24">
    <w:abstractNumId w:val="15"/>
  </w:num>
  <w:num w:numId="25">
    <w:abstractNumId w:val="9"/>
  </w:num>
  <w:num w:numId="26">
    <w:abstractNumId w:val="8"/>
  </w:num>
  <w:num w:numId="27">
    <w:abstractNumId w:val="21"/>
  </w:num>
  <w:num w:numId="28">
    <w:abstractNumId w:val="28"/>
  </w:num>
  <w:num w:numId="29">
    <w:abstractNumId w:val="2"/>
  </w:num>
  <w:num w:numId="30">
    <w:abstractNumId w:val="4"/>
  </w:num>
  <w:num w:numId="31">
    <w:abstractNumId w:val="5"/>
  </w:num>
  <w:num w:numId="32">
    <w:abstractNumId w:val="18"/>
  </w:num>
  <w:num w:numId="33">
    <w:abstractNumId w:val="33"/>
  </w:num>
  <w:num w:numId="34">
    <w:abstractNumId w:val="6"/>
  </w:num>
  <w:num w:numId="3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80"/>
    <w:rsid w:val="00002DED"/>
    <w:rsid w:val="0000331B"/>
    <w:rsid w:val="00003796"/>
    <w:rsid w:val="0000389E"/>
    <w:rsid w:val="0000395A"/>
    <w:rsid w:val="00003B7C"/>
    <w:rsid w:val="000040C9"/>
    <w:rsid w:val="000040ED"/>
    <w:rsid w:val="00004F8E"/>
    <w:rsid w:val="00005855"/>
    <w:rsid w:val="000059CA"/>
    <w:rsid w:val="00005ABF"/>
    <w:rsid w:val="00005B80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90D"/>
    <w:rsid w:val="00012B79"/>
    <w:rsid w:val="00012EE8"/>
    <w:rsid w:val="000132A4"/>
    <w:rsid w:val="000136B1"/>
    <w:rsid w:val="000137BC"/>
    <w:rsid w:val="00013812"/>
    <w:rsid w:val="00013DAF"/>
    <w:rsid w:val="00014490"/>
    <w:rsid w:val="00015524"/>
    <w:rsid w:val="00015A78"/>
    <w:rsid w:val="00015A7A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89B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7D6"/>
    <w:rsid w:val="00035BEA"/>
    <w:rsid w:val="000360B4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2D9"/>
    <w:rsid w:val="00043477"/>
    <w:rsid w:val="000435EA"/>
    <w:rsid w:val="00043E1C"/>
    <w:rsid w:val="00043E70"/>
    <w:rsid w:val="000447AE"/>
    <w:rsid w:val="00044DCC"/>
    <w:rsid w:val="00044EF0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A8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334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ABF"/>
    <w:rsid w:val="00057DF1"/>
    <w:rsid w:val="00057F99"/>
    <w:rsid w:val="000604BA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5BA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35"/>
    <w:rsid w:val="000745B0"/>
    <w:rsid w:val="00074777"/>
    <w:rsid w:val="000748B1"/>
    <w:rsid w:val="00074C1B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1A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012"/>
    <w:rsid w:val="000853E9"/>
    <w:rsid w:val="00085E73"/>
    <w:rsid w:val="00085FE5"/>
    <w:rsid w:val="000860F2"/>
    <w:rsid w:val="000867B8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1851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5FCC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05A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64DC"/>
    <w:rsid w:val="000B7953"/>
    <w:rsid w:val="000B7B85"/>
    <w:rsid w:val="000C0940"/>
    <w:rsid w:val="000C0BE5"/>
    <w:rsid w:val="000C13A8"/>
    <w:rsid w:val="000C18FB"/>
    <w:rsid w:val="000C2A42"/>
    <w:rsid w:val="000C2E99"/>
    <w:rsid w:val="000C3110"/>
    <w:rsid w:val="000C39A9"/>
    <w:rsid w:val="000C3A14"/>
    <w:rsid w:val="000C3F38"/>
    <w:rsid w:val="000C3FC8"/>
    <w:rsid w:val="000C505B"/>
    <w:rsid w:val="000C5658"/>
    <w:rsid w:val="000C5F96"/>
    <w:rsid w:val="000C6598"/>
    <w:rsid w:val="000C6EC2"/>
    <w:rsid w:val="000C704E"/>
    <w:rsid w:val="000C722B"/>
    <w:rsid w:val="000C7CB0"/>
    <w:rsid w:val="000C7EA0"/>
    <w:rsid w:val="000D016A"/>
    <w:rsid w:val="000D03D6"/>
    <w:rsid w:val="000D04F5"/>
    <w:rsid w:val="000D0D81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47"/>
    <w:rsid w:val="000D2B76"/>
    <w:rsid w:val="000D3124"/>
    <w:rsid w:val="000D34ED"/>
    <w:rsid w:val="000D357B"/>
    <w:rsid w:val="000D3A25"/>
    <w:rsid w:val="000D3D5C"/>
    <w:rsid w:val="000D4091"/>
    <w:rsid w:val="000D44B8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D7BAA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2C17"/>
    <w:rsid w:val="000E31D9"/>
    <w:rsid w:val="000E33E8"/>
    <w:rsid w:val="000E36FC"/>
    <w:rsid w:val="000E3DBA"/>
    <w:rsid w:val="000E446E"/>
    <w:rsid w:val="000E4C0C"/>
    <w:rsid w:val="000E4EBB"/>
    <w:rsid w:val="000E5050"/>
    <w:rsid w:val="000E52C9"/>
    <w:rsid w:val="000E56DF"/>
    <w:rsid w:val="000E5E24"/>
    <w:rsid w:val="000E65B5"/>
    <w:rsid w:val="000E682B"/>
    <w:rsid w:val="000E687A"/>
    <w:rsid w:val="000E6EBC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23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1C4"/>
    <w:rsid w:val="000F42B0"/>
    <w:rsid w:val="000F466C"/>
    <w:rsid w:val="000F5083"/>
    <w:rsid w:val="000F5F76"/>
    <w:rsid w:val="000F619A"/>
    <w:rsid w:val="000F6711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817"/>
    <w:rsid w:val="0010191B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2E38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536"/>
    <w:rsid w:val="00115B48"/>
    <w:rsid w:val="0011601C"/>
    <w:rsid w:val="00116145"/>
    <w:rsid w:val="00116512"/>
    <w:rsid w:val="00117057"/>
    <w:rsid w:val="0011789A"/>
    <w:rsid w:val="001203C0"/>
    <w:rsid w:val="0012059E"/>
    <w:rsid w:val="00120687"/>
    <w:rsid w:val="00120DB7"/>
    <w:rsid w:val="00121EF6"/>
    <w:rsid w:val="0012244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042"/>
    <w:rsid w:val="001272BB"/>
    <w:rsid w:val="001276CA"/>
    <w:rsid w:val="00127870"/>
    <w:rsid w:val="00127CEF"/>
    <w:rsid w:val="00127D08"/>
    <w:rsid w:val="00127F05"/>
    <w:rsid w:val="0013057B"/>
    <w:rsid w:val="00130730"/>
    <w:rsid w:val="00130884"/>
    <w:rsid w:val="00130B00"/>
    <w:rsid w:val="00130E12"/>
    <w:rsid w:val="00130F92"/>
    <w:rsid w:val="00131312"/>
    <w:rsid w:val="00131452"/>
    <w:rsid w:val="001315C3"/>
    <w:rsid w:val="00131689"/>
    <w:rsid w:val="001317BC"/>
    <w:rsid w:val="00131978"/>
    <w:rsid w:val="00132FE2"/>
    <w:rsid w:val="00133339"/>
    <w:rsid w:val="00133714"/>
    <w:rsid w:val="00133A49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4F9"/>
    <w:rsid w:val="001459D7"/>
    <w:rsid w:val="00146628"/>
    <w:rsid w:val="00146958"/>
    <w:rsid w:val="00146E91"/>
    <w:rsid w:val="00147864"/>
    <w:rsid w:val="0014795C"/>
    <w:rsid w:val="00150072"/>
    <w:rsid w:val="00150174"/>
    <w:rsid w:val="0015035F"/>
    <w:rsid w:val="00150C77"/>
    <w:rsid w:val="00150D05"/>
    <w:rsid w:val="00150E5A"/>
    <w:rsid w:val="0015131F"/>
    <w:rsid w:val="0015146E"/>
    <w:rsid w:val="001518A4"/>
    <w:rsid w:val="00151BD3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06B"/>
    <w:rsid w:val="001544DF"/>
    <w:rsid w:val="00154A23"/>
    <w:rsid w:val="00154A85"/>
    <w:rsid w:val="00154ABE"/>
    <w:rsid w:val="001553F0"/>
    <w:rsid w:val="00155876"/>
    <w:rsid w:val="00155E15"/>
    <w:rsid w:val="00155EBD"/>
    <w:rsid w:val="0015623A"/>
    <w:rsid w:val="001565D5"/>
    <w:rsid w:val="00156D88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A51"/>
    <w:rsid w:val="00164DB4"/>
    <w:rsid w:val="00164EDD"/>
    <w:rsid w:val="00164FE3"/>
    <w:rsid w:val="0016528A"/>
    <w:rsid w:val="00165773"/>
    <w:rsid w:val="001658AE"/>
    <w:rsid w:val="00166354"/>
    <w:rsid w:val="001664A9"/>
    <w:rsid w:val="001665A4"/>
    <w:rsid w:val="00166A54"/>
    <w:rsid w:val="00166B6D"/>
    <w:rsid w:val="00166C6C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08B"/>
    <w:rsid w:val="001715E7"/>
    <w:rsid w:val="00171E1F"/>
    <w:rsid w:val="00171F3C"/>
    <w:rsid w:val="00172295"/>
    <w:rsid w:val="001725FB"/>
    <w:rsid w:val="00172A95"/>
    <w:rsid w:val="00172AE5"/>
    <w:rsid w:val="00172C90"/>
    <w:rsid w:val="00172D93"/>
    <w:rsid w:val="001731AA"/>
    <w:rsid w:val="001731EB"/>
    <w:rsid w:val="001733C8"/>
    <w:rsid w:val="0017348A"/>
    <w:rsid w:val="001734AA"/>
    <w:rsid w:val="001739C5"/>
    <w:rsid w:val="00173A3F"/>
    <w:rsid w:val="001744E3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A9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9ED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6CE0"/>
    <w:rsid w:val="001976A0"/>
    <w:rsid w:val="00197C30"/>
    <w:rsid w:val="00197C4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3B7"/>
    <w:rsid w:val="001A24C7"/>
    <w:rsid w:val="001A2E14"/>
    <w:rsid w:val="001A3230"/>
    <w:rsid w:val="001A3BBE"/>
    <w:rsid w:val="001A43E8"/>
    <w:rsid w:val="001A456D"/>
    <w:rsid w:val="001A45E2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AF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5FE9"/>
    <w:rsid w:val="001B645F"/>
    <w:rsid w:val="001B6CC1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756B"/>
    <w:rsid w:val="001C78BB"/>
    <w:rsid w:val="001C7BF9"/>
    <w:rsid w:val="001C7D1A"/>
    <w:rsid w:val="001C7DB0"/>
    <w:rsid w:val="001D02AE"/>
    <w:rsid w:val="001D042F"/>
    <w:rsid w:val="001D048E"/>
    <w:rsid w:val="001D0982"/>
    <w:rsid w:val="001D0ED1"/>
    <w:rsid w:val="001D0EED"/>
    <w:rsid w:val="001D13C8"/>
    <w:rsid w:val="001D1494"/>
    <w:rsid w:val="001D173C"/>
    <w:rsid w:val="001D2D3E"/>
    <w:rsid w:val="001D2E99"/>
    <w:rsid w:val="001D3136"/>
    <w:rsid w:val="001D3778"/>
    <w:rsid w:val="001D3FE8"/>
    <w:rsid w:val="001D4138"/>
    <w:rsid w:val="001D46FF"/>
    <w:rsid w:val="001D4BC3"/>
    <w:rsid w:val="001D5705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D7FC7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87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1F5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E55"/>
    <w:rsid w:val="001F4F58"/>
    <w:rsid w:val="001F514A"/>
    <w:rsid w:val="001F53CB"/>
    <w:rsid w:val="001F543D"/>
    <w:rsid w:val="001F5C3E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476"/>
    <w:rsid w:val="0020357E"/>
    <w:rsid w:val="0020394F"/>
    <w:rsid w:val="0020396D"/>
    <w:rsid w:val="00203ACF"/>
    <w:rsid w:val="00203C92"/>
    <w:rsid w:val="0020454B"/>
    <w:rsid w:val="002054DA"/>
    <w:rsid w:val="00205FCF"/>
    <w:rsid w:val="00205FF8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CCB"/>
    <w:rsid w:val="00210DE4"/>
    <w:rsid w:val="0021170A"/>
    <w:rsid w:val="00211D10"/>
    <w:rsid w:val="002131E9"/>
    <w:rsid w:val="00213307"/>
    <w:rsid w:val="00213500"/>
    <w:rsid w:val="00213CCF"/>
    <w:rsid w:val="002148B3"/>
    <w:rsid w:val="00214F5E"/>
    <w:rsid w:val="0021506C"/>
    <w:rsid w:val="00215201"/>
    <w:rsid w:val="00216173"/>
    <w:rsid w:val="00216363"/>
    <w:rsid w:val="0021648D"/>
    <w:rsid w:val="00216A76"/>
    <w:rsid w:val="00216AF3"/>
    <w:rsid w:val="00216C76"/>
    <w:rsid w:val="00216C7A"/>
    <w:rsid w:val="00216E1B"/>
    <w:rsid w:val="00216E70"/>
    <w:rsid w:val="002174AB"/>
    <w:rsid w:val="00217907"/>
    <w:rsid w:val="00217CE3"/>
    <w:rsid w:val="00217D3B"/>
    <w:rsid w:val="002202E0"/>
    <w:rsid w:val="00220C52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6DC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8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2D6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69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978"/>
    <w:rsid w:val="00243E1E"/>
    <w:rsid w:val="00243F53"/>
    <w:rsid w:val="00244414"/>
    <w:rsid w:val="002447FB"/>
    <w:rsid w:val="00244853"/>
    <w:rsid w:val="00244A94"/>
    <w:rsid w:val="0024513E"/>
    <w:rsid w:val="0024532E"/>
    <w:rsid w:val="002454E1"/>
    <w:rsid w:val="002458FB"/>
    <w:rsid w:val="00245B68"/>
    <w:rsid w:val="00245C7D"/>
    <w:rsid w:val="00245D18"/>
    <w:rsid w:val="0024607A"/>
    <w:rsid w:val="002460EF"/>
    <w:rsid w:val="0024610A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BE3"/>
    <w:rsid w:val="00251C8C"/>
    <w:rsid w:val="002521E4"/>
    <w:rsid w:val="002522A0"/>
    <w:rsid w:val="002522C0"/>
    <w:rsid w:val="0025251A"/>
    <w:rsid w:val="00252BCB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50"/>
    <w:rsid w:val="00260FB9"/>
    <w:rsid w:val="00261254"/>
    <w:rsid w:val="002615B9"/>
    <w:rsid w:val="00261D80"/>
    <w:rsid w:val="00261F73"/>
    <w:rsid w:val="00262086"/>
    <w:rsid w:val="0026219D"/>
    <w:rsid w:val="002621B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422F"/>
    <w:rsid w:val="002650D2"/>
    <w:rsid w:val="002656C7"/>
    <w:rsid w:val="002658C0"/>
    <w:rsid w:val="00265E79"/>
    <w:rsid w:val="0026619A"/>
    <w:rsid w:val="002662B7"/>
    <w:rsid w:val="002662C1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6DF0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5775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2F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4309"/>
    <w:rsid w:val="00295587"/>
    <w:rsid w:val="00295728"/>
    <w:rsid w:val="002959FD"/>
    <w:rsid w:val="00295F5F"/>
    <w:rsid w:val="0029655D"/>
    <w:rsid w:val="002965F8"/>
    <w:rsid w:val="00296681"/>
    <w:rsid w:val="00296728"/>
    <w:rsid w:val="0029682B"/>
    <w:rsid w:val="00296910"/>
    <w:rsid w:val="00297017"/>
    <w:rsid w:val="0029715E"/>
    <w:rsid w:val="002979F1"/>
    <w:rsid w:val="00297B50"/>
    <w:rsid w:val="002A0225"/>
    <w:rsid w:val="002A0730"/>
    <w:rsid w:val="002A09BA"/>
    <w:rsid w:val="002A137A"/>
    <w:rsid w:val="002A187E"/>
    <w:rsid w:val="002A1A42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5FA4"/>
    <w:rsid w:val="002A6439"/>
    <w:rsid w:val="002A6487"/>
    <w:rsid w:val="002A660C"/>
    <w:rsid w:val="002A668D"/>
    <w:rsid w:val="002A6711"/>
    <w:rsid w:val="002A684D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5B3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35E"/>
    <w:rsid w:val="002B4425"/>
    <w:rsid w:val="002B4F64"/>
    <w:rsid w:val="002B55BF"/>
    <w:rsid w:val="002B55C5"/>
    <w:rsid w:val="002B5A3F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3AF"/>
    <w:rsid w:val="002C040E"/>
    <w:rsid w:val="002C0B05"/>
    <w:rsid w:val="002C103C"/>
    <w:rsid w:val="002C15A7"/>
    <w:rsid w:val="002C1747"/>
    <w:rsid w:val="002C1942"/>
    <w:rsid w:val="002C194E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5D3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A5E"/>
    <w:rsid w:val="002D2B7D"/>
    <w:rsid w:val="002D2C7F"/>
    <w:rsid w:val="002D3129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E4B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720"/>
    <w:rsid w:val="002E1924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BC0"/>
    <w:rsid w:val="002E4D11"/>
    <w:rsid w:val="002E4D31"/>
    <w:rsid w:val="002E51F9"/>
    <w:rsid w:val="002E56C0"/>
    <w:rsid w:val="002E57C9"/>
    <w:rsid w:val="002E5934"/>
    <w:rsid w:val="002E5BE1"/>
    <w:rsid w:val="002E5E5A"/>
    <w:rsid w:val="002E64DF"/>
    <w:rsid w:val="002E6527"/>
    <w:rsid w:val="002E6768"/>
    <w:rsid w:val="002E74A5"/>
    <w:rsid w:val="002E76A9"/>
    <w:rsid w:val="002E7C93"/>
    <w:rsid w:val="002F06D2"/>
    <w:rsid w:val="002F07D5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58F"/>
    <w:rsid w:val="002F3FCE"/>
    <w:rsid w:val="002F4A43"/>
    <w:rsid w:val="002F5375"/>
    <w:rsid w:val="002F5439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5B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5D3C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CCB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17E7E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0DA"/>
    <w:rsid w:val="003231C1"/>
    <w:rsid w:val="0032394D"/>
    <w:rsid w:val="00323B1F"/>
    <w:rsid w:val="00324BA6"/>
    <w:rsid w:val="00324C83"/>
    <w:rsid w:val="00324CDF"/>
    <w:rsid w:val="00324D79"/>
    <w:rsid w:val="003250F9"/>
    <w:rsid w:val="0032571D"/>
    <w:rsid w:val="00325827"/>
    <w:rsid w:val="0032596F"/>
    <w:rsid w:val="00325A41"/>
    <w:rsid w:val="00326479"/>
    <w:rsid w:val="00326592"/>
    <w:rsid w:val="00326B6E"/>
    <w:rsid w:val="00326D1C"/>
    <w:rsid w:val="0032706F"/>
    <w:rsid w:val="00327274"/>
    <w:rsid w:val="003276BF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384D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9B2"/>
    <w:rsid w:val="00340D13"/>
    <w:rsid w:val="00341522"/>
    <w:rsid w:val="00341541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386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2D"/>
    <w:rsid w:val="003465DF"/>
    <w:rsid w:val="00346A51"/>
    <w:rsid w:val="003470A8"/>
    <w:rsid w:val="003471F0"/>
    <w:rsid w:val="003473BE"/>
    <w:rsid w:val="003473EE"/>
    <w:rsid w:val="00347574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9B3"/>
    <w:rsid w:val="00353C0E"/>
    <w:rsid w:val="003541B1"/>
    <w:rsid w:val="003543F0"/>
    <w:rsid w:val="00354BC6"/>
    <w:rsid w:val="00354CAC"/>
    <w:rsid w:val="003551EB"/>
    <w:rsid w:val="00355425"/>
    <w:rsid w:val="003557E6"/>
    <w:rsid w:val="003559F7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105C"/>
    <w:rsid w:val="0036233C"/>
    <w:rsid w:val="00362467"/>
    <w:rsid w:val="003626E6"/>
    <w:rsid w:val="00362B27"/>
    <w:rsid w:val="003632B4"/>
    <w:rsid w:val="00363AE3"/>
    <w:rsid w:val="00363E22"/>
    <w:rsid w:val="003640CD"/>
    <w:rsid w:val="003643EF"/>
    <w:rsid w:val="00364561"/>
    <w:rsid w:val="0036459F"/>
    <w:rsid w:val="00364884"/>
    <w:rsid w:val="003652D6"/>
    <w:rsid w:val="003659E0"/>
    <w:rsid w:val="00365A32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79E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6A4C"/>
    <w:rsid w:val="00376DA0"/>
    <w:rsid w:val="003771E3"/>
    <w:rsid w:val="003772C3"/>
    <w:rsid w:val="00377552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3CF1"/>
    <w:rsid w:val="003840BC"/>
    <w:rsid w:val="0038420A"/>
    <w:rsid w:val="0038443A"/>
    <w:rsid w:val="003858D3"/>
    <w:rsid w:val="00386112"/>
    <w:rsid w:val="003862BE"/>
    <w:rsid w:val="00386561"/>
    <w:rsid w:val="003867CC"/>
    <w:rsid w:val="00386C46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1FA5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649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43"/>
    <w:rsid w:val="003A106F"/>
    <w:rsid w:val="003A107B"/>
    <w:rsid w:val="003A1160"/>
    <w:rsid w:val="003A1487"/>
    <w:rsid w:val="003A1FF0"/>
    <w:rsid w:val="003A25FC"/>
    <w:rsid w:val="003A2848"/>
    <w:rsid w:val="003A2C07"/>
    <w:rsid w:val="003A2EC6"/>
    <w:rsid w:val="003A306A"/>
    <w:rsid w:val="003A33DC"/>
    <w:rsid w:val="003A33EA"/>
    <w:rsid w:val="003A3794"/>
    <w:rsid w:val="003A383B"/>
    <w:rsid w:val="003A3BC6"/>
    <w:rsid w:val="003A47D5"/>
    <w:rsid w:val="003A4E2C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5EF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8DE"/>
    <w:rsid w:val="003B5B17"/>
    <w:rsid w:val="003B5BD3"/>
    <w:rsid w:val="003B6364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1AD"/>
    <w:rsid w:val="003C62C3"/>
    <w:rsid w:val="003C661A"/>
    <w:rsid w:val="003C6C39"/>
    <w:rsid w:val="003C707D"/>
    <w:rsid w:val="003C70A7"/>
    <w:rsid w:val="003C7924"/>
    <w:rsid w:val="003D019B"/>
    <w:rsid w:val="003D01DB"/>
    <w:rsid w:val="003D0528"/>
    <w:rsid w:val="003D08BA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2D56"/>
    <w:rsid w:val="003D31AA"/>
    <w:rsid w:val="003D31F9"/>
    <w:rsid w:val="003D33B2"/>
    <w:rsid w:val="003D3BE2"/>
    <w:rsid w:val="003D3FA4"/>
    <w:rsid w:val="003D3FB9"/>
    <w:rsid w:val="003D43E9"/>
    <w:rsid w:val="003D4BC9"/>
    <w:rsid w:val="003D4DAE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9EE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300"/>
    <w:rsid w:val="003E7484"/>
    <w:rsid w:val="003E7B5D"/>
    <w:rsid w:val="003F04C0"/>
    <w:rsid w:val="003F09D8"/>
    <w:rsid w:val="003F0A59"/>
    <w:rsid w:val="003F0C57"/>
    <w:rsid w:val="003F0D6C"/>
    <w:rsid w:val="003F1409"/>
    <w:rsid w:val="003F15BF"/>
    <w:rsid w:val="003F160C"/>
    <w:rsid w:val="003F171E"/>
    <w:rsid w:val="003F1AF7"/>
    <w:rsid w:val="003F1C1C"/>
    <w:rsid w:val="003F1E17"/>
    <w:rsid w:val="003F1F70"/>
    <w:rsid w:val="003F20F8"/>
    <w:rsid w:val="003F28A3"/>
    <w:rsid w:val="003F2FC7"/>
    <w:rsid w:val="003F32FB"/>
    <w:rsid w:val="003F3986"/>
    <w:rsid w:val="003F3AB5"/>
    <w:rsid w:val="003F3B3A"/>
    <w:rsid w:val="003F451A"/>
    <w:rsid w:val="003F467E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8CC"/>
    <w:rsid w:val="0040304C"/>
    <w:rsid w:val="0040398A"/>
    <w:rsid w:val="00403EE9"/>
    <w:rsid w:val="00403F73"/>
    <w:rsid w:val="004042B0"/>
    <w:rsid w:val="00404336"/>
    <w:rsid w:val="004045CF"/>
    <w:rsid w:val="00404C95"/>
    <w:rsid w:val="00404DBE"/>
    <w:rsid w:val="004050F7"/>
    <w:rsid w:val="00405648"/>
    <w:rsid w:val="0040622D"/>
    <w:rsid w:val="00406232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24"/>
    <w:rsid w:val="00416E52"/>
    <w:rsid w:val="00417013"/>
    <w:rsid w:val="004170FF"/>
    <w:rsid w:val="00417663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E5"/>
    <w:rsid w:val="004252E7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5B3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F"/>
    <w:rsid w:val="00440CD7"/>
    <w:rsid w:val="00440E3D"/>
    <w:rsid w:val="004414B6"/>
    <w:rsid w:val="0044153C"/>
    <w:rsid w:val="00441D3F"/>
    <w:rsid w:val="00441ED1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62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2E5"/>
    <w:rsid w:val="004624A4"/>
    <w:rsid w:val="004628D8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834"/>
    <w:rsid w:val="00467F1D"/>
    <w:rsid w:val="00467F9F"/>
    <w:rsid w:val="00467FEA"/>
    <w:rsid w:val="004704D8"/>
    <w:rsid w:val="004715FE"/>
    <w:rsid w:val="00471DA4"/>
    <w:rsid w:val="004720BF"/>
    <w:rsid w:val="004723D6"/>
    <w:rsid w:val="0047246D"/>
    <w:rsid w:val="004724C5"/>
    <w:rsid w:val="00472BAF"/>
    <w:rsid w:val="00472BBF"/>
    <w:rsid w:val="00472C1D"/>
    <w:rsid w:val="00472CE0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09AD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9F1"/>
    <w:rsid w:val="00483BCC"/>
    <w:rsid w:val="00483E55"/>
    <w:rsid w:val="004841C7"/>
    <w:rsid w:val="00484CB4"/>
    <w:rsid w:val="004850DE"/>
    <w:rsid w:val="00485123"/>
    <w:rsid w:val="00485329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0826"/>
    <w:rsid w:val="00491C54"/>
    <w:rsid w:val="00491D74"/>
    <w:rsid w:val="00492351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847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26DB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23"/>
    <w:rsid w:val="004A6456"/>
    <w:rsid w:val="004A6571"/>
    <w:rsid w:val="004A678F"/>
    <w:rsid w:val="004A6939"/>
    <w:rsid w:val="004A6C7A"/>
    <w:rsid w:val="004A6C9F"/>
    <w:rsid w:val="004A753A"/>
    <w:rsid w:val="004A7997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677"/>
    <w:rsid w:val="004B493C"/>
    <w:rsid w:val="004B55E0"/>
    <w:rsid w:val="004B560C"/>
    <w:rsid w:val="004B57FF"/>
    <w:rsid w:val="004B59C6"/>
    <w:rsid w:val="004B59D4"/>
    <w:rsid w:val="004B5CE1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AAC"/>
    <w:rsid w:val="004B7C77"/>
    <w:rsid w:val="004C04D5"/>
    <w:rsid w:val="004C09B3"/>
    <w:rsid w:val="004C0D75"/>
    <w:rsid w:val="004C0E67"/>
    <w:rsid w:val="004C1340"/>
    <w:rsid w:val="004C1346"/>
    <w:rsid w:val="004C1549"/>
    <w:rsid w:val="004C17CF"/>
    <w:rsid w:val="004C1C22"/>
    <w:rsid w:val="004C22FA"/>
    <w:rsid w:val="004C2363"/>
    <w:rsid w:val="004C24E9"/>
    <w:rsid w:val="004C28E9"/>
    <w:rsid w:val="004C2A18"/>
    <w:rsid w:val="004C2CC3"/>
    <w:rsid w:val="004C2E8B"/>
    <w:rsid w:val="004C35EA"/>
    <w:rsid w:val="004C3809"/>
    <w:rsid w:val="004C3F87"/>
    <w:rsid w:val="004C40ED"/>
    <w:rsid w:val="004C422A"/>
    <w:rsid w:val="004C447F"/>
    <w:rsid w:val="004C48AA"/>
    <w:rsid w:val="004C5E82"/>
    <w:rsid w:val="004C5F69"/>
    <w:rsid w:val="004C6C7B"/>
    <w:rsid w:val="004C6CD8"/>
    <w:rsid w:val="004C6CE1"/>
    <w:rsid w:val="004C7348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49"/>
    <w:rsid w:val="004D247D"/>
    <w:rsid w:val="004D25D4"/>
    <w:rsid w:val="004D26EF"/>
    <w:rsid w:val="004D3004"/>
    <w:rsid w:val="004D3436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D7FC6"/>
    <w:rsid w:val="004E0486"/>
    <w:rsid w:val="004E0825"/>
    <w:rsid w:val="004E08EB"/>
    <w:rsid w:val="004E0936"/>
    <w:rsid w:val="004E0F5B"/>
    <w:rsid w:val="004E11A5"/>
    <w:rsid w:val="004E1B69"/>
    <w:rsid w:val="004E1F1E"/>
    <w:rsid w:val="004E26B6"/>
    <w:rsid w:val="004E270D"/>
    <w:rsid w:val="004E288E"/>
    <w:rsid w:val="004E3286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0B51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5BFD"/>
    <w:rsid w:val="004F6124"/>
    <w:rsid w:val="004F6A33"/>
    <w:rsid w:val="004F6DFD"/>
    <w:rsid w:val="004F6E5A"/>
    <w:rsid w:val="004F7B62"/>
    <w:rsid w:val="004F7C1C"/>
    <w:rsid w:val="004F7C4D"/>
    <w:rsid w:val="005001A9"/>
    <w:rsid w:val="005004C7"/>
    <w:rsid w:val="005005D3"/>
    <w:rsid w:val="005015A5"/>
    <w:rsid w:val="0050191C"/>
    <w:rsid w:val="00501A3D"/>
    <w:rsid w:val="00501A43"/>
    <w:rsid w:val="00501CAF"/>
    <w:rsid w:val="005022C5"/>
    <w:rsid w:val="00502A2B"/>
    <w:rsid w:val="00502B5D"/>
    <w:rsid w:val="00503C39"/>
    <w:rsid w:val="00504255"/>
    <w:rsid w:val="0050493B"/>
    <w:rsid w:val="005049FA"/>
    <w:rsid w:val="00504CAE"/>
    <w:rsid w:val="00504CD3"/>
    <w:rsid w:val="0050538D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3CF2"/>
    <w:rsid w:val="0051424E"/>
    <w:rsid w:val="00514C6A"/>
    <w:rsid w:val="00514F3A"/>
    <w:rsid w:val="00515006"/>
    <w:rsid w:val="00515C0F"/>
    <w:rsid w:val="00516322"/>
    <w:rsid w:val="00516934"/>
    <w:rsid w:val="00516ABE"/>
    <w:rsid w:val="00517116"/>
    <w:rsid w:val="00517369"/>
    <w:rsid w:val="005174F0"/>
    <w:rsid w:val="005176D5"/>
    <w:rsid w:val="00520303"/>
    <w:rsid w:val="00520E45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5D9"/>
    <w:rsid w:val="005256B5"/>
    <w:rsid w:val="00525B54"/>
    <w:rsid w:val="00525DA8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77B"/>
    <w:rsid w:val="00552D1E"/>
    <w:rsid w:val="00552EF8"/>
    <w:rsid w:val="0055320C"/>
    <w:rsid w:val="00553326"/>
    <w:rsid w:val="00553781"/>
    <w:rsid w:val="00553A42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0BB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83E"/>
    <w:rsid w:val="00562C31"/>
    <w:rsid w:val="00562C53"/>
    <w:rsid w:val="00562E00"/>
    <w:rsid w:val="00562E93"/>
    <w:rsid w:val="00563059"/>
    <w:rsid w:val="005631BB"/>
    <w:rsid w:val="0056368A"/>
    <w:rsid w:val="00563DCC"/>
    <w:rsid w:val="0056407D"/>
    <w:rsid w:val="00564402"/>
    <w:rsid w:val="005645F7"/>
    <w:rsid w:val="0056499C"/>
    <w:rsid w:val="00564E6B"/>
    <w:rsid w:val="00565071"/>
    <w:rsid w:val="005651E0"/>
    <w:rsid w:val="005661D7"/>
    <w:rsid w:val="00567B19"/>
    <w:rsid w:val="00567B98"/>
    <w:rsid w:val="005702AB"/>
    <w:rsid w:val="0057078D"/>
    <w:rsid w:val="00570E6C"/>
    <w:rsid w:val="005715E0"/>
    <w:rsid w:val="005716C8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083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E8D"/>
    <w:rsid w:val="0057741D"/>
    <w:rsid w:val="00577706"/>
    <w:rsid w:val="005778C8"/>
    <w:rsid w:val="00577F28"/>
    <w:rsid w:val="00580112"/>
    <w:rsid w:val="005801C7"/>
    <w:rsid w:val="005803CD"/>
    <w:rsid w:val="005806BB"/>
    <w:rsid w:val="00580775"/>
    <w:rsid w:val="00580B8F"/>
    <w:rsid w:val="00580CC5"/>
    <w:rsid w:val="0058120B"/>
    <w:rsid w:val="005812B7"/>
    <w:rsid w:val="005817B8"/>
    <w:rsid w:val="005821E2"/>
    <w:rsid w:val="0058223F"/>
    <w:rsid w:val="00582445"/>
    <w:rsid w:val="00583027"/>
    <w:rsid w:val="005837AD"/>
    <w:rsid w:val="00583AC9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2B9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49E8"/>
    <w:rsid w:val="0059507F"/>
    <w:rsid w:val="0059537C"/>
    <w:rsid w:val="00595B4C"/>
    <w:rsid w:val="00595CAD"/>
    <w:rsid w:val="00595CC3"/>
    <w:rsid w:val="00595D91"/>
    <w:rsid w:val="00596343"/>
    <w:rsid w:val="0059636A"/>
    <w:rsid w:val="0059663C"/>
    <w:rsid w:val="0059768A"/>
    <w:rsid w:val="005979E0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879"/>
    <w:rsid w:val="005A2D65"/>
    <w:rsid w:val="005A3227"/>
    <w:rsid w:val="005A34D5"/>
    <w:rsid w:val="005A37A2"/>
    <w:rsid w:val="005A3846"/>
    <w:rsid w:val="005A384E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E15"/>
    <w:rsid w:val="005A5F42"/>
    <w:rsid w:val="005A645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C62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1B7"/>
    <w:rsid w:val="005B69C1"/>
    <w:rsid w:val="005B6E44"/>
    <w:rsid w:val="005B77B1"/>
    <w:rsid w:val="005C0074"/>
    <w:rsid w:val="005C00B4"/>
    <w:rsid w:val="005C0492"/>
    <w:rsid w:val="005C051B"/>
    <w:rsid w:val="005C0B5E"/>
    <w:rsid w:val="005C120C"/>
    <w:rsid w:val="005C1505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2A5"/>
    <w:rsid w:val="005D07D7"/>
    <w:rsid w:val="005D0840"/>
    <w:rsid w:val="005D0C8F"/>
    <w:rsid w:val="005D0D26"/>
    <w:rsid w:val="005D0E12"/>
    <w:rsid w:val="005D0F15"/>
    <w:rsid w:val="005D128D"/>
    <w:rsid w:val="005D1621"/>
    <w:rsid w:val="005D16CF"/>
    <w:rsid w:val="005D1EAA"/>
    <w:rsid w:val="005D1F99"/>
    <w:rsid w:val="005D2016"/>
    <w:rsid w:val="005D211E"/>
    <w:rsid w:val="005D2166"/>
    <w:rsid w:val="005D24EA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4527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E7B"/>
    <w:rsid w:val="005E00CA"/>
    <w:rsid w:val="005E01F2"/>
    <w:rsid w:val="005E023C"/>
    <w:rsid w:val="005E0532"/>
    <w:rsid w:val="005E0F73"/>
    <w:rsid w:val="005E119F"/>
    <w:rsid w:val="005E11D9"/>
    <w:rsid w:val="005E150F"/>
    <w:rsid w:val="005E167E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B67"/>
    <w:rsid w:val="005E4E14"/>
    <w:rsid w:val="005E5D00"/>
    <w:rsid w:val="005E5D18"/>
    <w:rsid w:val="005E67AA"/>
    <w:rsid w:val="005E726B"/>
    <w:rsid w:val="005E72EF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8C"/>
    <w:rsid w:val="005F14A0"/>
    <w:rsid w:val="005F1610"/>
    <w:rsid w:val="005F1884"/>
    <w:rsid w:val="005F1B60"/>
    <w:rsid w:val="005F22FB"/>
    <w:rsid w:val="005F24A8"/>
    <w:rsid w:val="005F2635"/>
    <w:rsid w:val="005F27DD"/>
    <w:rsid w:val="005F27F1"/>
    <w:rsid w:val="005F2818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5EF1"/>
    <w:rsid w:val="005F64D8"/>
    <w:rsid w:val="005F6524"/>
    <w:rsid w:val="005F6DB6"/>
    <w:rsid w:val="005F6EF3"/>
    <w:rsid w:val="005F7620"/>
    <w:rsid w:val="005F76C2"/>
    <w:rsid w:val="005F771A"/>
    <w:rsid w:val="005F7A19"/>
    <w:rsid w:val="005F7C91"/>
    <w:rsid w:val="005F7DEF"/>
    <w:rsid w:val="005F7E20"/>
    <w:rsid w:val="00600284"/>
    <w:rsid w:val="0060042A"/>
    <w:rsid w:val="006004FC"/>
    <w:rsid w:val="006007A1"/>
    <w:rsid w:val="006008BD"/>
    <w:rsid w:val="00600A71"/>
    <w:rsid w:val="00601BEE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3F8C"/>
    <w:rsid w:val="0060413B"/>
    <w:rsid w:val="00604928"/>
    <w:rsid w:val="00605017"/>
    <w:rsid w:val="0060504B"/>
    <w:rsid w:val="006052FF"/>
    <w:rsid w:val="00605388"/>
    <w:rsid w:val="00605C9C"/>
    <w:rsid w:val="00605E70"/>
    <w:rsid w:val="00606063"/>
    <w:rsid w:val="006062B8"/>
    <w:rsid w:val="006066A0"/>
    <w:rsid w:val="006066F4"/>
    <w:rsid w:val="0060678D"/>
    <w:rsid w:val="00606985"/>
    <w:rsid w:val="00607005"/>
    <w:rsid w:val="006075EC"/>
    <w:rsid w:val="00607AF7"/>
    <w:rsid w:val="00610214"/>
    <w:rsid w:val="00610302"/>
    <w:rsid w:val="0061048F"/>
    <w:rsid w:val="00610708"/>
    <w:rsid w:val="00610807"/>
    <w:rsid w:val="00610E0C"/>
    <w:rsid w:val="00610E46"/>
    <w:rsid w:val="006112FC"/>
    <w:rsid w:val="00611477"/>
    <w:rsid w:val="00611839"/>
    <w:rsid w:val="00611B3F"/>
    <w:rsid w:val="00611C32"/>
    <w:rsid w:val="00611D72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2CEE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ACD"/>
    <w:rsid w:val="00615B82"/>
    <w:rsid w:val="006169A0"/>
    <w:rsid w:val="006169AF"/>
    <w:rsid w:val="00616E98"/>
    <w:rsid w:val="00616EAE"/>
    <w:rsid w:val="006171B8"/>
    <w:rsid w:val="0061724F"/>
    <w:rsid w:val="00617A9F"/>
    <w:rsid w:val="00617CE1"/>
    <w:rsid w:val="006207CA"/>
    <w:rsid w:val="00620C28"/>
    <w:rsid w:val="00620F33"/>
    <w:rsid w:val="00621DA7"/>
    <w:rsid w:val="006225A2"/>
    <w:rsid w:val="006225C3"/>
    <w:rsid w:val="00622763"/>
    <w:rsid w:val="00622930"/>
    <w:rsid w:val="006229E7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27C3D"/>
    <w:rsid w:val="00627FF5"/>
    <w:rsid w:val="00630143"/>
    <w:rsid w:val="00630530"/>
    <w:rsid w:val="006306F9"/>
    <w:rsid w:val="00630748"/>
    <w:rsid w:val="006308C6"/>
    <w:rsid w:val="00630B61"/>
    <w:rsid w:val="00630D97"/>
    <w:rsid w:val="00631953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6F31"/>
    <w:rsid w:val="00637713"/>
    <w:rsid w:val="00637971"/>
    <w:rsid w:val="00637A09"/>
    <w:rsid w:val="006400E5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5DD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47E20"/>
    <w:rsid w:val="0065028A"/>
    <w:rsid w:val="0065030E"/>
    <w:rsid w:val="00650323"/>
    <w:rsid w:val="00650326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5D39"/>
    <w:rsid w:val="00656137"/>
    <w:rsid w:val="00656241"/>
    <w:rsid w:val="00656541"/>
    <w:rsid w:val="006569E5"/>
    <w:rsid w:val="00656BC4"/>
    <w:rsid w:val="00656BE1"/>
    <w:rsid w:val="00656FB0"/>
    <w:rsid w:val="0065731A"/>
    <w:rsid w:val="006573B3"/>
    <w:rsid w:val="006578F3"/>
    <w:rsid w:val="006579C1"/>
    <w:rsid w:val="006600BC"/>
    <w:rsid w:val="006602AA"/>
    <w:rsid w:val="00660450"/>
    <w:rsid w:val="006604EC"/>
    <w:rsid w:val="006608E3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AD3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06F"/>
    <w:rsid w:val="00666F41"/>
    <w:rsid w:val="00667511"/>
    <w:rsid w:val="00667687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21"/>
    <w:rsid w:val="00671C71"/>
    <w:rsid w:val="00671D0B"/>
    <w:rsid w:val="00671FDD"/>
    <w:rsid w:val="00672445"/>
    <w:rsid w:val="006729C3"/>
    <w:rsid w:val="00672A75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865"/>
    <w:rsid w:val="00676D08"/>
    <w:rsid w:val="00676D85"/>
    <w:rsid w:val="00677144"/>
    <w:rsid w:val="00677173"/>
    <w:rsid w:val="006772EF"/>
    <w:rsid w:val="0067731B"/>
    <w:rsid w:val="00677F47"/>
    <w:rsid w:val="00677F48"/>
    <w:rsid w:val="006800F5"/>
    <w:rsid w:val="00680317"/>
    <w:rsid w:val="006809CB"/>
    <w:rsid w:val="00680E22"/>
    <w:rsid w:val="00680F74"/>
    <w:rsid w:val="00681142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0A"/>
    <w:rsid w:val="00684B58"/>
    <w:rsid w:val="00684CB7"/>
    <w:rsid w:val="00684D41"/>
    <w:rsid w:val="00684E76"/>
    <w:rsid w:val="00685C8B"/>
    <w:rsid w:val="006862F0"/>
    <w:rsid w:val="006863F3"/>
    <w:rsid w:val="00686911"/>
    <w:rsid w:val="00686C77"/>
    <w:rsid w:val="00686D6F"/>
    <w:rsid w:val="00687098"/>
    <w:rsid w:val="00687109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48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5D69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019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147"/>
    <w:rsid w:val="006A44ED"/>
    <w:rsid w:val="006A4537"/>
    <w:rsid w:val="006A4F90"/>
    <w:rsid w:val="006A5549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80B"/>
    <w:rsid w:val="006B2B79"/>
    <w:rsid w:val="006B3457"/>
    <w:rsid w:val="006B355D"/>
    <w:rsid w:val="006B3A05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86E"/>
    <w:rsid w:val="006B692A"/>
    <w:rsid w:val="006B6BC6"/>
    <w:rsid w:val="006B6D97"/>
    <w:rsid w:val="006B707E"/>
    <w:rsid w:val="006B72C4"/>
    <w:rsid w:val="006B72FC"/>
    <w:rsid w:val="006B78CB"/>
    <w:rsid w:val="006B7A5C"/>
    <w:rsid w:val="006B7A80"/>
    <w:rsid w:val="006C0727"/>
    <w:rsid w:val="006C0D97"/>
    <w:rsid w:val="006C0EBC"/>
    <w:rsid w:val="006C1373"/>
    <w:rsid w:val="006C184D"/>
    <w:rsid w:val="006C1A4B"/>
    <w:rsid w:val="006C1E98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A6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4AF6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D7C19"/>
    <w:rsid w:val="006E0699"/>
    <w:rsid w:val="006E0940"/>
    <w:rsid w:val="006E0F08"/>
    <w:rsid w:val="006E120D"/>
    <w:rsid w:val="006E1ED5"/>
    <w:rsid w:val="006E1F1E"/>
    <w:rsid w:val="006E20F7"/>
    <w:rsid w:val="006E21FB"/>
    <w:rsid w:val="006E2E90"/>
    <w:rsid w:val="006E2E91"/>
    <w:rsid w:val="006E2EB9"/>
    <w:rsid w:val="006E2FE8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5F36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30"/>
    <w:rsid w:val="006F1971"/>
    <w:rsid w:val="006F1CDE"/>
    <w:rsid w:val="006F1CDF"/>
    <w:rsid w:val="006F1EC8"/>
    <w:rsid w:val="006F21F6"/>
    <w:rsid w:val="006F2E26"/>
    <w:rsid w:val="006F361E"/>
    <w:rsid w:val="006F3A79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A4F"/>
    <w:rsid w:val="006F6BAA"/>
    <w:rsid w:val="006F70BD"/>
    <w:rsid w:val="006F7480"/>
    <w:rsid w:val="006F78F4"/>
    <w:rsid w:val="006F7968"/>
    <w:rsid w:val="006F7CC3"/>
    <w:rsid w:val="006F7DCE"/>
    <w:rsid w:val="006F7E28"/>
    <w:rsid w:val="00700180"/>
    <w:rsid w:val="00700348"/>
    <w:rsid w:val="0070091A"/>
    <w:rsid w:val="00700B19"/>
    <w:rsid w:val="0070164B"/>
    <w:rsid w:val="00701AC6"/>
    <w:rsid w:val="00701B70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9B"/>
    <w:rsid w:val="00710FC7"/>
    <w:rsid w:val="00711161"/>
    <w:rsid w:val="00711499"/>
    <w:rsid w:val="0071170F"/>
    <w:rsid w:val="00711AD2"/>
    <w:rsid w:val="00711B10"/>
    <w:rsid w:val="00711B64"/>
    <w:rsid w:val="00711C3A"/>
    <w:rsid w:val="00711E7D"/>
    <w:rsid w:val="00712447"/>
    <w:rsid w:val="00712C48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5F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315"/>
    <w:rsid w:val="00720354"/>
    <w:rsid w:val="00720EB5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8F5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0D4"/>
    <w:rsid w:val="007261DA"/>
    <w:rsid w:val="00726BB4"/>
    <w:rsid w:val="007305E7"/>
    <w:rsid w:val="007309AC"/>
    <w:rsid w:val="00730AB1"/>
    <w:rsid w:val="00730FBC"/>
    <w:rsid w:val="00731141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48"/>
    <w:rsid w:val="007345D3"/>
    <w:rsid w:val="00734694"/>
    <w:rsid w:val="007349B3"/>
    <w:rsid w:val="00734F12"/>
    <w:rsid w:val="0073523D"/>
    <w:rsid w:val="007359FA"/>
    <w:rsid w:val="00736357"/>
    <w:rsid w:val="007365E4"/>
    <w:rsid w:val="00736B6A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051"/>
    <w:rsid w:val="0075449A"/>
    <w:rsid w:val="00755879"/>
    <w:rsid w:val="00756BCF"/>
    <w:rsid w:val="00756CA4"/>
    <w:rsid w:val="00757435"/>
    <w:rsid w:val="007575A9"/>
    <w:rsid w:val="0075767F"/>
    <w:rsid w:val="00757946"/>
    <w:rsid w:val="007579D1"/>
    <w:rsid w:val="00757D4E"/>
    <w:rsid w:val="007601CA"/>
    <w:rsid w:val="0076087C"/>
    <w:rsid w:val="00760CF7"/>
    <w:rsid w:val="007615EC"/>
    <w:rsid w:val="00761864"/>
    <w:rsid w:val="0076187C"/>
    <w:rsid w:val="00761E35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4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0CB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8AF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817"/>
    <w:rsid w:val="00781B2F"/>
    <w:rsid w:val="00781C3F"/>
    <w:rsid w:val="00781C5A"/>
    <w:rsid w:val="00781F57"/>
    <w:rsid w:val="007820CB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5B4A"/>
    <w:rsid w:val="00786975"/>
    <w:rsid w:val="00786BD3"/>
    <w:rsid w:val="00786E22"/>
    <w:rsid w:val="00786E56"/>
    <w:rsid w:val="00786E58"/>
    <w:rsid w:val="00787035"/>
    <w:rsid w:val="0078711F"/>
    <w:rsid w:val="007871D6"/>
    <w:rsid w:val="007873B4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0D06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756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883"/>
    <w:rsid w:val="007A49C9"/>
    <w:rsid w:val="007A4A53"/>
    <w:rsid w:val="007A50FE"/>
    <w:rsid w:val="007A54BF"/>
    <w:rsid w:val="007A5C96"/>
    <w:rsid w:val="007A663C"/>
    <w:rsid w:val="007A6908"/>
    <w:rsid w:val="007A69A5"/>
    <w:rsid w:val="007A7B61"/>
    <w:rsid w:val="007A7BA0"/>
    <w:rsid w:val="007A7E50"/>
    <w:rsid w:val="007B01DE"/>
    <w:rsid w:val="007B0779"/>
    <w:rsid w:val="007B0BA5"/>
    <w:rsid w:val="007B1091"/>
    <w:rsid w:val="007B188F"/>
    <w:rsid w:val="007B1B6C"/>
    <w:rsid w:val="007B1C10"/>
    <w:rsid w:val="007B1F3B"/>
    <w:rsid w:val="007B298F"/>
    <w:rsid w:val="007B2B75"/>
    <w:rsid w:val="007B2DF6"/>
    <w:rsid w:val="007B3097"/>
    <w:rsid w:val="007B3748"/>
    <w:rsid w:val="007B393F"/>
    <w:rsid w:val="007B39B1"/>
    <w:rsid w:val="007B3BCA"/>
    <w:rsid w:val="007B44A5"/>
    <w:rsid w:val="007B4EAD"/>
    <w:rsid w:val="007B4FD5"/>
    <w:rsid w:val="007B512A"/>
    <w:rsid w:val="007B55D3"/>
    <w:rsid w:val="007B5ED4"/>
    <w:rsid w:val="007B607E"/>
    <w:rsid w:val="007B6426"/>
    <w:rsid w:val="007B672F"/>
    <w:rsid w:val="007B6910"/>
    <w:rsid w:val="007B6F0D"/>
    <w:rsid w:val="007B6F8F"/>
    <w:rsid w:val="007B7BC1"/>
    <w:rsid w:val="007B7DA0"/>
    <w:rsid w:val="007B7E92"/>
    <w:rsid w:val="007C0610"/>
    <w:rsid w:val="007C077B"/>
    <w:rsid w:val="007C0FC1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8B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9C3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3FD2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22D"/>
    <w:rsid w:val="007D6504"/>
    <w:rsid w:val="007D66D9"/>
    <w:rsid w:val="007D679C"/>
    <w:rsid w:val="007D6C1C"/>
    <w:rsid w:val="007D703B"/>
    <w:rsid w:val="007D7103"/>
    <w:rsid w:val="007D7352"/>
    <w:rsid w:val="007D73CC"/>
    <w:rsid w:val="007E07F1"/>
    <w:rsid w:val="007E0AB9"/>
    <w:rsid w:val="007E12C0"/>
    <w:rsid w:val="007E14D1"/>
    <w:rsid w:val="007E18B7"/>
    <w:rsid w:val="007E27ED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2C7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075"/>
    <w:rsid w:val="007F221B"/>
    <w:rsid w:val="007F2333"/>
    <w:rsid w:val="007F2CF7"/>
    <w:rsid w:val="007F2D5A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8ED"/>
    <w:rsid w:val="007F69C8"/>
    <w:rsid w:val="007F6D75"/>
    <w:rsid w:val="007F6E96"/>
    <w:rsid w:val="007F7077"/>
    <w:rsid w:val="007F72C8"/>
    <w:rsid w:val="007F7E0B"/>
    <w:rsid w:val="008003A7"/>
    <w:rsid w:val="0080074F"/>
    <w:rsid w:val="00800A6A"/>
    <w:rsid w:val="00800C42"/>
    <w:rsid w:val="00800F2A"/>
    <w:rsid w:val="00802053"/>
    <w:rsid w:val="0080270D"/>
    <w:rsid w:val="00802A86"/>
    <w:rsid w:val="008035DF"/>
    <w:rsid w:val="00803922"/>
    <w:rsid w:val="008039A9"/>
    <w:rsid w:val="00803B5F"/>
    <w:rsid w:val="008042B5"/>
    <w:rsid w:val="0080432C"/>
    <w:rsid w:val="00804508"/>
    <w:rsid w:val="00804873"/>
    <w:rsid w:val="00804A70"/>
    <w:rsid w:val="00804D9C"/>
    <w:rsid w:val="0080566C"/>
    <w:rsid w:val="0080575D"/>
    <w:rsid w:val="008057CA"/>
    <w:rsid w:val="00805B51"/>
    <w:rsid w:val="00806099"/>
    <w:rsid w:val="008064C0"/>
    <w:rsid w:val="00806C9F"/>
    <w:rsid w:val="00806E06"/>
    <w:rsid w:val="00807161"/>
    <w:rsid w:val="00807229"/>
    <w:rsid w:val="008072B5"/>
    <w:rsid w:val="00807899"/>
    <w:rsid w:val="008078E3"/>
    <w:rsid w:val="00807B3A"/>
    <w:rsid w:val="008100B9"/>
    <w:rsid w:val="0081022F"/>
    <w:rsid w:val="0081070E"/>
    <w:rsid w:val="0081097F"/>
    <w:rsid w:val="0081099F"/>
    <w:rsid w:val="00810E2A"/>
    <w:rsid w:val="00811455"/>
    <w:rsid w:val="0081145D"/>
    <w:rsid w:val="00811C06"/>
    <w:rsid w:val="00811C49"/>
    <w:rsid w:val="00811E06"/>
    <w:rsid w:val="0081232C"/>
    <w:rsid w:val="008134A7"/>
    <w:rsid w:val="00813A22"/>
    <w:rsid w:val="00814181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256"/>
    <w:rsid w:val="008224B3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992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ACD"/>
    <w:rsid w:val="00840DAA"/>
    <w:rsid w:val="00841092"/>
    <w:rsid w:val="00841753"/>
    <w:rsid w:val="00841A1D"/>
    <w:rsid w:val="00841B5C"/>
    <w:rsid w:val="00841D57"/>
    <w:rsid w:val="00842B1F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3F6"/>
    <w:rsid w:val="00845780"/>
    <w:rsid w:val="00845BAA"/>
    <w:rsid w:val="00846011"/>
    <w:rsid w:val="00846685"/>
    <w:rsid w:val="00846B44"/>
    <w:rsid w:val="00846C5A"/>
    <w:rsid w:val="00846F38"/>
    <w:rsid w:val="008472F9"/>
    <w:rsid w:val="00847483"/>
    <w:rsid w:val="008478EB"/>
    <w:rsid w:val="00847C83"/>
    <w:rsid w:val="00847CD4"/>
    <w:rsid w:val="00850276"/>
    <w:rsid w:val="008505EC"/>
    <w:rsid w:val="00850736"/>
    <w:rsid w:val="00850B45"/>
    <w:rsid w:val="008510B1"/>
    <w:rsid w:val="008511F9"/>
    <w:rsid w:val="00851A8A"/>
    <w:rsid w:val="00851BB5"/>
    <w:rsid w:val="00851FCB"/>
    <w:rsid w:val="0085216A"/>
    <w:rsid w:val="00852326"/>
    <w:rsid w:val="0085266A"/>
    <w:rsid w:val="00852889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48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9F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338"/>
    <w:rsid w:val="00864693"/>
    <w:rsid w:val="008647D3"/>
    <w:rsid w:val="008648C5"/>
    <w:rsid w:val="0086495F"/>
    <w:rsid w:val="00865027"/>
    <w:rsid w:val="00865053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3D19"/>
    <w:rsid w:val="00874042"/>
    <w:rsid w:val="008742DD"/>
    <w:rsid w:val="00874430"/>
    <w:rsid w:val="008744FD"/>
    <w:rsid w:val="00874C00"/>
    <w:rsid w:val="00874E6D"/>
    <w:rsid w:val="008752AE"/>
    <w:rsid w:val="00875B4B"/>
    <w:rsid w:val="00875C16"/>
    <w:rsid w:val="0087626C"/>
    <w:rsid w:val="008763A3"/>
    <w:rsid w:val="00876527"/>
    <w:rsid w:val="00876597"/>
    <w:rsid w:val="0087674E"/>
    <w:rsid w:val="00876D6C"/>
    <w:rsid w:val="008770FB"/>
    <w:rsid w:val="008771D9"/>
    <w:rsid w:val="00880008"/>
    <w:rsid w:val="00880485"/>
    <w:rsid w:val="008806DA"/>
    <w:rsid w:val="00880B64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434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97EC4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5ACC"/>
    <w:rsid w:val="008A6DB6"/>
    <w:rsid w:val="008A7101"/>
    <w:rsid w:val="008A711D"/>
    <w:rsid w:val="008A71FE"/>
    <w:rsid w:val="008A77A0"/>
    <w:rsid w:val="008A783F"/>
    <w:rsid w:val="008A7D50"/>
    <w:rsid w:val="008B00C7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078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CA3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5CFD"/>
    <w:rsid w:val="008C5DAF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31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5F"/>
    <w:rsid w:val="008E36B7"/>
    <w:rsid w:val="008E36FC"/>
    <w:rsid w:val="008E4206"/>
    <w:rsid w:val="008E4379"/>
    <w:rsid w:val="008E4772"/>
    <w:rsid w:val="008E5015"/>
    <w:rsid w:val="008E54A6"/>
    <w:rsid w:val="008E5C82"/>
    <w:rsid w:val="008E5DFE"/>
    <w:rsid w:val="008E60AD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1E2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5C9C"/>
    <w:rsid w:val="008F63BE"/>
    <w:rsid w:val="008F6617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0C8"/>
    <w:rsid w:val="00901A78"/>
    <w:rsid w:val="00901B9E"/>
    <w:rsid w:val="00902194"/>
    <w:rsid w:val="0090230C"/>
    <w:rsid w:val="009024F6"/>
    <w:rsid w:val="00902A26"/>
    <w:rsid w:val="00902F87"/>
    <w:rsid w:val="00903450"/>
    <w:rsid w:val="00903A76"/>
    <w:rsid w:val="00903C4D"/>
    <w:rsid w:val="00903D25"/>
    <w:rsid w:val="00904055"/>
    <w:rsid w:val="00904187"/>
    <w:rsid w:val="009041C5"/>
    <w:rsid w:val="009041CB"/>
    <w:rsid w:val="009041FF"/>
    <w:rsid w:val="009044FD"/>
    <w:rsid w:val="00904564"/>
    <w:rsid w:val="009045E4"/>
    <w:rsid w:val="0090471F"/>
    <w:rsid w:val="009047B5"/>
    <w:rsid w:val="00905F83"/>
    <w:rsid w:val="009060D5"/>
    <w:rsid w:val="0090627D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3F75"/>
    <w:rsid w:val="00914298"/>
    <w:rsid w:val="0091457E"/>
    <w:rsid w:val="0091472B"/>
    <w:rsid w:val="00914816"/>
    <w:rsid w:val="00914B21"/>
    <w:rsid w:val="00914F38"/>
    <w:rsid w:val="009150A8"/>
    <w:rsid w:val="0091570A"/>
    <w:rsid w:val="00915772"/>
    <w:rsid w:val="009161D2"/>
    <w:rsid w:val="009161E9"/>
    <w:rsid w:val="00916685"/>
    <w:rsid w:val="00916F39"/>
    <w:rsid w:val="009170BE"/>
    <w:rsid w:val="00917410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69E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7B3"/>
    <w:rsid w:val="009318F6"/>
    <w:rsid w:val="00931BF5"/>
    <w:rsid w:val="00931C40"/>
    <w:rsid w:val="00932261"/>
    <w:rsid w:val="00932831"/>
    <w:rsid w:val="00932FB0"/>
    <w:rsid w:val="0093357A"/>
    <w:rsid w:val="00933632"/>
    <w:rsid w:val="009336E6"/>
    <w:rsid w:val="00933C51"/>
    <w:rsid w:val="00934C66"/>
    <w:rsid w:val="00934C86"/>
    <w:rsid w:val="00934E2E"/>
    <w:rsid w:val="00934FB2"/>
    <w:rsid w:val="009350A7"/>
    <w:rsid w:val="009354E8"/>
    <w:rsid w:val="00935FDE"/>
    <w:rsid w:val="009363AE"/>
    <w:rsid w:val="009377DF"/>
    <w:rsid w:val="0093785B"/>
    <w:rsid w:val="00940514"/>
    <w:rsid w:val="00940654"/>
    <w:rsid w:val="00940BA1"/>
    <w:rsid w:val="009410D8"/>
    <w:rsid w:val="009410DB"/>
    <w:rsid w:val="00941432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48B6"/>
    <w:rsid w:val="009450DA"/>
    <w:rsid w:val="009451FB"/>
    <w:rsid w:val="0094528F"/>
    <w:rsid w:val="00945351"/>
    <w:rsid w:val="00945B9A"/>
    <w:rsid w:val="00945F7D"/>
    <w:rsid w:val="009461BE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AE8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28B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1CD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AE7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8DD"/>
    <w:rsid w:val="00976966"/>
    <w:rsid w:val="00976E6D"/>
    <w:rsid w:val="0097732C"/>
    <w:rsid w:val="00977432"/>
    <w:rsid w:val="009776F5"/>
    <w:rsid w:val="009779A4"/>
    <w:rsid w:val="00977E96"/>
    <w:rsid w:val="0098036C"/>
    <w:rsid w:val="0098062F"/>
    <w:rsid w:val="00980806"/>
    <w:rsid w:val="00980908"/>
    <w:rsid w:val="00980926"/>
    <w:rsid w:val="00980D7E"/>
    <w:rsid w:val="00980D9D"/>
    <w:rsid w:val="00980E50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16"/>
    <w:rsid w:val="00991D8C"/>
    <w:rsid w:val="00991D8D"/>
    <w:rsid w:val="00992530"/>
    <w:rsid w:val="00992607"/>
    <w:rsid w:val="0099280D"/>
    <w:rsid w:val="00992A4D"/>
    <w:rsid w:val="00992D6D"/>
    <w:rsid w:val="00993521"/>
    <w:rsid w:val="009939C7"/>
    <w:rsid w:val="00993AD0"/>
    <w:rsid w:val="00993C51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087"/>
    <w:rsid w:val="009A03D7"/>
    <w:rsid w:val="009A05B2"/>
    <w:rsid w:val="009A06FA"/>
    <w:rsid w:val="009A07B5"/>
    <w:rsid w:val="009A0A79"/>
    <w:rsid w:val="009A0F02"/>
    <w:rsid w:val="009A0FDE"/>
    <w:rsid w:val="009A1003"/>
    <w:rsid w:val="009A1506"/>
    <w:rsid w:val="009A1D8D"/>
    <w:rsid w:val="009A20B5"/>
    <w:rsid w:val="009A21A6"/>
    <w:rsid w:val="009A2C9A"/>
    <w:rsid w:val="009A2E1A"/>
    <w:rsid w:val="009A33CF"/>
    <w:rsid w:val="009A349E"/>
    <w:rsid w:val="009A35D4"/>
    <w:rsid w:val="009A39D0"/>
    <w:rsid w:val="009A3EDC"/>
    <w:rsid w:val="009A40F9"/>
    <w:rsid w:val="009A413A"/>
    <w:rsid w:val="009A413C"/>
    <w:rsid w:val="009A4198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A"/>
    <w:rsid w:val="009B49BB"/>
    <w:rsid w:val="009B4A0E"/>
    <w:rsid w:val="009B4FB1"/>
    <w:rsid w:val="009B520F"/>
    <w:rsid w:val="009B5925"/>
    <w:rsid w:val="009B5B67"/>
    <w:rsid w:val="009B5F4B"/>
    <w:rsid w:val="009B61AB"/>
    <w:rsid w:val="009B6216"/>
    <w:rsid w:val="009B66C3"/>
    <w:rsid w:val="009B6734"/>
    <w:rsid w:val="009B680D"/>
    <w:rsid w:val="009B6A2C"/>
    <w:rsid w:val="009B6C97"/>
    <w:rsid w:val="009B6F51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37C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2FB"/>
    <w:rsid w:val="009D2322"/>
    <w:rsid w:val="009D2A22"/>
    <w:rsid w:val="009D2CF6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98"/>
    <w:rsid w:val="009D5EC2"/>
    <w:rsid w:val="009D6903"/>
    <w:rsid w:val="009D69CE"/>
    <w:rsid w:val="009D6D4A"/>
    <w:rsid w:val="009D7445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33"/>
    <w:rsid w:val="009E48D2"/>
    <w:rsid w:val="009E4911"/>
    <w:rsid w:val="009E491C"/>
    <w:rsid w:val="009E4FB2"/>
    <w:rsid w:val="009E5A80"/>
    <w:rsid w:val="009E5B35"/>
    <w:rsid w:val="009E5F48"/>
    <w:rsid w:val="009E5F56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DCA"/>
    <w:rsid w:val="009F1E2A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3EDD"/>
    <w:rsid w:val="009F41E3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E9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1EC1"/>
    <w:rsid w:val="00A01FB3"/>
    <w:rsid w:val="00A0244F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3F4"/>
    <w:rsid w:val="00A10ABC"/>
    <w:rsid w:val="00A10FCD"/>
    <w:rsid w:val="00A11026"/>
    <w:rsid w:val="00A1175B"/>
    <w:rsid w:val="00A1182F"/>
    <w:rsid w:val="00A1194E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17C"/>
    <w:rsid w:val="00A23396"/>
    <w:rsid w:val="00A233B9"/>
    <w:rsid w:val="00A235A1"/>
    <w:rsid w:val="00A236FF"/>
    <w:rsid w:val="00A238C8"/>
    <w:rsid w:val="00A23967"/>
    <w:rsid w:val="00A239D0"/>
    <w:rsid w:val="00A23C32"/>
    <w:rsid w:val="00A23D11"/>
    <w:rsid w:val="00A242DD"/>
    <w:rsid w:val="00A24550"/>
    <w:rsid w:val="00A24F49"/>
    <w:rsid w:val="00A257B6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20"/>
    <w:rsid w:val="00A32E44"/>
    <w:rsid w:val="00A32E7F"/>
    <w:rsid w:val="00A3300B"/>
    <w:rsid w:val="00A3377E"/>
    <w:rsid w:val="00A33DF5"/>
    <w:rsid w:val="00A3422C"/>
    <w:rsid w:val="00A3455B"/>
    <w:rsid w:val="00A34661"/>
    <w:rsid w:val="00A34A59"/>
    <w:rsid w:val="00A34E1D"/>
    <w:rsid w:val="00A34F5C"/>
    <w:rsid w:val="00A3532E"/>
    <w:rsid w:val="00A3542A"/>
    <w:rsid w:val="00A3576F"/>
    <w:rsid w:val="00A35A0B"/>
    <w:rsid w:val="00A3630E"/>
    <w:rsid w:val="00A364BE"/>
    <w:rsid w:val="00A367F7"/>
    <w:rsid w:val="00A36DFF"/>
    <w:rsid w:val="00A372E5"/>
    <w:rsid w:val="00A37C28"/>
    <w:rsid w:val="00A37FCF"/>
    <w:rsid w:val="00A4004D"/>
    <w:rsid w:val="00A4029D"/>
    <w:rsid w:val="00A40552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57"/>
    <w:rsid w:val="00A462CB"/>
    <w:rsid w:val="00A466C2"/>
    <w:rsid w:val="00A467CB"/>
    <w:rsid w:val="00A46A5F"/>
    <w:rsid w:val="00A46DAD"/>
    <w:rsid w:val="00A471B6"/>
    <w:rsid w:val="00A4766C"/>
    <w:rsid w:val="00A47760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08C"/>
    <w:rsid w:val="00A521C0"/>
    <w:rsid w:val="00A521CE"/>
    <w:rsid w:val="00A53228"/>
    <w:rsid w:val="00A533BD"/>
    <w:rsid w:val="00A534BB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45"/>
    <w:rsid w:val="00A55983"/>
    <w:rsid w:val="00A55A2E"/>
    <w:rsid w:val="00A55D76"/>
    <w:rsid w:val="00A55F3B"/>
    <w:rsid w:val="00A561F5"/>
    <w:rsid w:val="00A56FB9"/>
    <w:rsid w:val="00A57EA9"/>
    <w:rsid w:val="00A603A2"/>
    <w:rsid w:val="00A607A1"/>
    <w:rsid w:val="00A6088D"/>
    <w:rsid w:val="00A60FB2"/>
    <w:rsid w:val="00A61AE5"/>
    <w:rsid w:val="00A61B2C"/>
    <w:rsid w:val="00A61F1C"/>
    <w:rsid w:val="00A622AF"/>
    <w:rsid w:val="00A622B0"/>
    <w:rsid w:val="00A62342"/>
    <w:rsid w:val="00A62631"/>
    <w:rsid w:val="00A62F17"/>
    <w:rsid w:val="00A6303C"/>
    <w:rsid w:val="00A63099"/>
    <w:rsid w:val="00A63119"/>
    <w:rsid w:val="00A63468"/>
    <w:rsid w:val="00A639DD"/>
    <w:rsid w:val="00A63DBB"/>
    <w:rsid w:val="00A63EC1"/>
    <w:rsid w:val="00A64151"/>
    <w:rsid w:val="00A6461B"/>
    <w:rsid w:val="00A653C4"/>
    <w:rsid w:val="00A655AD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0DF8"/>
    <w:rsid w:val="00A710D5"/>
    <w:rsid w:val="00A71146"/>
    <w:rsid w:val="00A71147"/>
    <w:rsid w:val="00A71708"/>
    <w:rsid w:val="00A71746"/>
    <w:rsid w:val="00A71B87"/>
    <w:rsid w:val="00A71BBF"/>
    <w:rsid w:val="00A71FEB"/>
    <w:rsid w:val="00A72412"/>
    <w:rsid w:val="00A72522"/>
    <w:rsid w:val="00A7252D"/>
    <w:rsid w:val="00A72E99"/>
    <w:rsid w:val="00A72FD4"/>
    <w:rsid w:val="00A7315F"/>
    <w:rsid w:val="00A73763"/>
    <w:rsid w:val="00A73B28"/>
    <w:rsid w:val="00A73C03"/>
    <w:rsid w:val="00A73E9C"/>
    <w:rsid w:val="00A74155"/>
    <w:rsid w:val="00A7437F"/>
    <w:rsid w:val="00A744B8"/>
    <w:rsid w:val="00A74904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275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26A"/>
    <w:rsid w:val="00A8269A"/>
    <w:rsid w:val="00A82B13"/>
    <w:rsid w:val="00A82DAF"/>
    <w:rsid w:val="00A83EF6"/>
    <w:rsid w:val="00A8401C"/>
    <w:rsid w:val="00A843C2"/>
    <w:rsid w:val="00A8454A"/>
    <w:rsid w:val="00A847B2"/>
    <w:rsid w:val="00A84C1B"/>
    <w:rsid w:val="00A84C90"/>
    <w:rsid w:val="00A84CF8"/>
    <w:rsid w:val="00A85CBC"/>
    <w:rsid w:val="00A85DAB"/>
    <w:rsid w:val="00A85F22"/>
    <w:rsid w:val="00A863A5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2DD"/>
    <w:rsid w:val="00A913F0"/>
    <w:rsid w:val="00A91784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8C1"/>
    <w:rsid w:val="00A9492F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76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780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A7E5E"/>
    <w:rsid w:val="00AB0106"/>
    <w:rsid w:val="00AB0D2D"/>
    <w:rsid w:val="00AB0E95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47F"/>
    <w:rsid w:val="00AB6B75"/>
    <w:rsid w:val="00AB6C3B"/>
    <w:rsid w:val="00AB7426"/>
    <w:rsid w:val="00AB7A01"/>
    <w:rsid w:val="00AB7BF7"/>
    <w:rsid w:val="00AC0108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3899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358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9F0"/>
    <w:rsid w:val="00AD1D86"/>
    <w:rsid w:val="00AD3015"/>
    <w:rsid w:val="00AD329A"/>
    <w:rsid w:val="00AD3486"/>
    <w:rsid w:val="00AD3593"/>
    <w:rsid w:val="00AD3D37"/>
    <w:rsid w:val="00AD4398"/>
    <w:rsid w:val="00AD4D29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73A"/>
    <w:rsid w:val="00AF195D"/>
    <w:rsid w:val="00AF1A08"/>
    <w:rsid w:val="00AF22EF"/>
    <w:rsid w:val="00AF2803"/>
    <w:rsid w:val="00AF2A87"/>
    <w:rsid w:val="00AF2C54"/>
    <w:rsid w:val="00AF2FDF"/>
    <w:rsid w:val="00AF322C"/>
    <w:rsid w:val="00AF349C"/>
    <w:rsid w:val="00AF34E2"/>
    <w:rsid w:val="00AF3EE9"/>
    <w:rsid w:val="00AF3FD7"/>
    <w:rsid w:val="00AF41EF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467"/>
    <w:rsid w:val="00B0188F"/>
    <w:rsid w:val="00B01ECA"/>
    <w:rsid w:val="00B023A8"/>
    <w:rsid w:val="00B02423"/>
    <w:rsid w:val="00B02611"/>
    <w:rsid w:val="00B02835"/>
    <w:rsid w:val="00B028F2"/>
    <w:rsid w:val="00B029E6"/>
    <w:rsid w:val="00B02AAF"/>
    <w:rsid w:val="00B02CF8"/>
    <w:rsid w:val="00B02DA7"/>
    <w:rsid w:val="00B03527"/>
    <w:rsid w:val="00B0389E"/>
    <w:rsid w:val="00B046BE"/>
    <w:rsid w:val="00B04EAD"/>
    <w:rsid w:val="00B04F5B"/>
    <w:rsid w:val="00B05ACE"/>
    <w:rsid w:val="00B05E66"/>
    <w:rsid w:val="00B05F5A"/>
    <w:rsid w:val="00B06280"/>
    <w:rsid w:val="00B06793"/>
    <w:rsid w:val="00B07088"/>
    <w:rsid w:val="00B07632"/>
    <w:rsid w:val="00B07735"/>
    <w:rsid w:val="00B07776"/>
    <w:rsid w:val="00B07D83"/>
    <w:rsid w:val="00B1022E"/>
    <w:rsid w:val="00B10A19"/>
    <w:rsid w:val="00B10AC7"/>
    <w:rsid w:val="00B10AD9"/>
    <w:rsid w:val="00B10C43"/>
    <w:rsid w:val="00B10E07"/>
    <w:rsid w:val="00B10F45"/>
    <w:rsid w:val="00B10FD5"/>
    <w:rsid w:val="00B110A0"/>
    <w:rsid w:val="00B110CA"/>
    <w:rsid w:val="00B111A3"/>
    <w:rsid w:val="00B11329"/>
    <w:rsid w:val="00B1156D"/>
    <w:rsid w:val="00B116D1"/>
    <w:rsid w:val="00B1170F"/>
    <w:rsid w:val="00B1182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D39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4F13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33E"/>
    <w:rsid w:val="00B2665E"/>
    <w:rsid w:val="00B2673B"/>
    <w:rsid w:val="00B267E2"/>
    <w:rsid w:val="00B269C4"/>
    <w:rsid w:val="00B26A7F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39B4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0F1E"/>
    <w:rsid w:val="00B41750"/>
    <w:rsid w:val="00B419E2"/>
    <w:rsid w:val="00B41C55"/>
    <w:rsid w:val="00B41D94"/>
    <w:rsid w:val="00B420B7"/>
    <w:rsid w:val="00B42D09"/>
    <w:rsid w:val="00B4327E"/>
    <w:rsid w:val="00B4359E"/>
    <w:rsid w:val="00B43AB0"/>
    <w:rsid w:val="00B43E3D"/>
    <w:rsid w:val="00B43F1D"/>
    <w:rsid w:val="00B441E8"/>
    <w:rsid w:val="00B4464D"/>
    <w:rsid w:val="00B44714"/>
    <w:rsid w:val="00B44EA5"/>
    <w:rsid w:val="00B44F86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759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394"/>
    <w:rsid w:val="00B5659F"/>
    <w:rsid w:val="00B567A2"/>
    <w:rsid w:val="00B567E3"/>
    <w:rsid w:val="00B56C2B"/>
    <w:rsid w:val="00B56E09"/>
    <w:rsid w:val="00B56EB8"/>
    <w:rsid w:val="00B56F59"/>
    <w:rsid w:val="00B57715"/>
    <w:rsid w:val="00B57C06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6EF"/>
    <w:rsid w:val="00B6575D"/>
    <w:rsid w:val="00B65EB5"/>
    <w:rsid w:val="00B65F09"/>
    <w:rsid w:val="00B65F4C"/>
    <w:rsid w:val="00B6608F"/>
    <w:rsid w:val="00B661A3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819"/>
    <w:rsid w:val="00B70AC2"/>
    <w:rsid w:val="00B70AF3"/>
    <w:rsid w:val="00B70D76"/>
    <w:rsid w:val="00B70EA3"/>
    <w:rsid w:val="00B70EEB"/>
    <w:rsid w:val="00B7171F"/>
    <w:rsid w:val="00B71CA5"/>
    <w:rsid w:val="00B71FA0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1C6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23D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5FF8"/>
    <w:rsid w:val="00B865F6"/>
    <w:rsid w:val="00B86C2F"/>
    <w:rsid w:val="00B87206"/>
    <w:rsid w:val="00B87B2E"/>
    <w:rsid w:val="00B903AF"/>
    <w:rsid w:val="00B90598"/>
    <w:rsid w:val="00B90AA2"/>
    <w:rsid w:val="00B90D3F"/>
    <w:rsid w:val="00B917A8"/>
    <w:rsid w:val="00B91AC4"/>
    <w:rsid w:val="00B91FAB"/>
    <w:rsid w:val="00B928F2"/>
    <w:rsid w:val="00B92A1B"/>
    <w:rsid w:val="00B935A5"/>
    <w:rsid w:val="00B93899"/>
    <w:rsid w:val="00B9400C"/>
    <w:rsid w:val="00B940B4"/>
    <w:rsid w:val="00B940C5"/>
    <w:rsid w:val="00B94220"/>
    <w:rsid w:val="00B94875"/>
    <w:rsid w:val="00B948C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56C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5F5E"/>
    <w:rsid w:val="00BA6067"/>
    <w:rsid w:val="00BA6105"/>
    <w:rsid w:val="00BA63EC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653"/>
    <w:rsid w:val="00BB3A72"/>
    <w:rsid w:val="00BB3ABC"/>
    <w:rsid w:val="00BB3FD5"/>
    <w:rsid w:val="00BB413A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C61"/>
    <w:rsid w:val="00BB7D78"/>
    <w:rsid w:val="00BB7E86"/>
    <w:rsid w:val="00BC0400"/>
    <w:rsid w:val="00BC0862"/>
    <w:rsid w:val="00BC105C"/>
    <w:rsid w:val="00BC1569"/>
    <w:rsid w:val="00BC15BE"/>
    <w:rsid w:val="00BC162A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884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E9B"/>
    <w:rsid w:val="00BD3F6C"/>
    <w:rsid w:val="00BD455B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0258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3FE9"/>
    <w:rsid w:val="00BE4070"/>
    <w:rsid w:val="00BE4135"/>
    <w:rsid w:val="00BE44BD"/>
    <w:rsid w:val="00BE4775"/>
    <w:rsid w:val="00BE4B96"/>
    <w:rsid w:val="00BE4C49"/>
    <w:rsid w:val="00BE4E02"/>
    <w:rsid w:val="00BE4FA8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4C2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199"/>
    <w:rsid w:val="00BF442E"/>
    <w:rsid w:val="00BF4868"/>
    <w:rsid w:val="00BF4D74"/>
    <w:rsid w:val="00BF4DEC"/>
    <w:rsid w:val="00BF5851"/>
    <w:rsid w:val="00BF59AA"/>
    <w:rsid w:val="00BF5D57"/>
    <w:rsid w:val="00BF5EB4"/>
    <w:rsid w:val="00BF5EED"/>
    <w:rsid w:val="00BF6090"/>
    <w:rsid w:val="00BF60DB"/>
    <w:rsid w:val="00BF63D2"/>
    <w:rsid w:val="00BF6451"/>
    <w:rsid w:val="00BF6510"/>
    <w:rsid w:val="00BF675D"/>
    <w:rsid w:val="00BF6B17"/>
    <w:rsid w:val="00BF70B5"/>
    <w:rsid w:val="00BF7106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199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BFF"/>
    <w:rsid w:val="00C05D7B"/>
    <w:rsid w:val="00C06094"/>
    <w:rsid w:val="00C062BF"/>
    <w:rsid w:val="00C06405"/>
    <w:rsid w:val="00C06A65"/>
    <w:rsid w:val="00C07071"/>
    <w:rsid w:val="00C07354"/>
    <w:rsid w:val="00C07A4C"/>
    <w:rsid w:val="00C07B7A"/>
    <w:rsid w:val="00C07CAF"/>
    <w:rsid w:val="00C07D65"/>
    <w:rsid w:val="00C10D88"/>
    <w:rsid w:val="00C10DED"/>
    <w:rsid w:val="00C10E8B"/>
    <w:rsid w:val="00C10E8F"/>
    <w:rsid w:val="00C10F77"/>
    <w:rsid w:val="00C10FFD"/>
    <w:rsid w:val="00C1107A"/>
    <w:rsid w:val="00C12285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5FB2"/>
    <w:rsid w:val="00C160F7"/>
    <w:rsid w:val="00C161BD"/>
    <w:rsid w:val="00C16CBC"/>
    <w:rsid w:val="00C16CE1"/>
    <w:rsid w:val="00C171D3"/>
    <w:rsid w:val="00C17714"/>
    <w:rsid w:val="00C177C1"/>
    <w:rsid w:val="00C17D18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45D"/>
    <w:rsid w:val="00C215AF"/>
    <w:rsid w:val="00C21630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B1D"/>
    <w:rsid w:val="00C24D7B"/>
    <w:rsid w:val="00C25983"/>
    <w:rsid w:val="00C25A55"/>
    <w:rsid w:val="00C25DEE"/>
    <w:rsid w:val="00C26020"/>
    <w:rsid w:val="00C26651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8ED"/>
    <w:rsid w:val="00C30944"/>
    <w:rsid w:val="00C309DD"/>
    <w:rsid w:val="00C309F6"/>
    <w:rsid w:val="00C30E36"/>
    <w:rsid w:val="00C30E67"/>
    <w:rsid w:val="00C30F67"/>
    <w:rsid w:val="00C30FC7"/>
    <w:rsid w:val="00C312AC"/>
    <w:rsid w:val="00C317A4"/>
    <w:rsid w:val="00C31872"/>
    <w:rsid w:val="00C31AB9"/>
    <w:rsid w:val="00C31B4F"/>
    <w:rsid w:val="00C3204E"/>
    <w:rsid w:val="00C32080"/>
    <w:rsid w:val="00C322E7"/>
    <w:rsid w:val="00C32361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B5C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4DD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55B"/>
    <w:rsid w:val="00C55636"/>
    <w:rsid w:val="00C558C5"/>
    <w:rsid w:val="00C55FE1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0A9D"/>
    <w:rsid w:val="00C61446"/>
    <w:rsid w:val="00C6145C"/>
    <w:rsid w:val="00C61A56"/>
    <w:rsid w:val="00C61E41"/>
    <w:rsid w:val="00C62459"/>
    <w:rsid w:val="00C6258F"/>
    <w:rsid w:val="00C62609"/>
    <w:rsid w:val="00C626AB"/>
    <w:rsid w:val="00C62859"/>
    <w:rsid w:val="00C62EEC"/>
    <w:rsid w:val="00C632F7"/>
    <w:rsid w:val="00C63879"/>
    <w:rsid w:val="00C63F6F"/>
    <w:rsid w:val="00C64B02"/>
    <w:rsid w:val="00C64EA5"/>
    <w:rsid w:val="00C64F98"/>
    <w:rsid w:val="00C6538B"/>
    <w:rsid w:val="00C657B3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29A"/>
    <w:rsid w:val="00C703D1"/>
    <w:rsid w:val="00C7043E"/>
    <w:rsid w:val="00C70699"/>
    <w:rsid w:val="00C70934"/>
    <w:rsid w:val="00C70A1B"/>
    <w:rsid w:val="00C716D4"/>
    <w:rsid w:val="00C71759"/>
    <w:rsid w:val="00C71C61"/>
    <w:rsid w:val="00C71D0B"/>
    <w:rsid w:val="00C71D9F"/>
    <w:rsid w:val="00C71E5F"/>
    <w:rsid w:val="00C7235C"/>
    <w:rsid w:val="00C72514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335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CC0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05"/>
    <w:rsid w:val="00C87F19"/>
    <w:rsid w:val="00C901B7"/>
    <w:rsid w:val="00C905B6"/>
    <w:rsid w:val="00C92273"/>
    <w:rsid w:val="00C92702"/>
    <w:rsid w:val="00C92DDD"/>
    <w:rsid w:val="00C93107"/>
    <w:rsid w:val="00C931A4"/>
    <w:rsid w:val="00C93512"/>
    <w:rsid w:val="00C93540"/>
    <w:rsid w:val="00C937E0"/>
    <w:rsid w:val="00C9387F"/>
    <w:rsid w:val="00C93B35"/>
    <w:rsid w:val="00C94000"/>
    <w:rsid w:val="00C94044"/>
    <w:rsid w:val="00C9425B"/>
    <w:rsid w:val="00C95130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3E6C"/>
    <w:rsid w:val="00CA42E3"/>
    <w:rsid w:val="00CA4342"/>
    <w:rsid w:val="00CA47CE"/>
    <w:rsid w:val="00CA5709"/>
    <w:rsid w:val="00CA5E15"/>
    <w:rsid w:val="00CA638D"/>
    <w:rsid w:val="00CA68FD"/>
    <w:rsid w:val="00CA6951"/>
    <w:rsid w:val="00CA6956"/>
    <w:rsid w:val="00CA697E"/>
    <w:rsid w:val="00CA713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C6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878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12A"/>
    <w:rsid w:val="00CE2300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8A3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271"/>
    <w:rsid w:val="00CF055F"/>
    <w:rsid w:val="00CF0576"/>
    <w:rsid w:val="00CF0B13"/>
    <w:rsid w:val="00CF0B6E"/>
    <w:rsid w:val="00CF123A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25D"/>
    <w:rsid w:val="00CF6425"/>
    <w:rsid w:val="00CF6919"/>
    <w:rsid w:val="00CF697D"/>
    <w:rsid w:val="00CF6BAE"/>
    <w:rsid w:val="00CF7243"/>
    <w:rsid w:val="00D00786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2B60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D9C"/>
    <w:rsid w:val="00D06F9A"/>
    <w:rsid w:val="00D0702B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3DE"/>
    <w:rsid w:val="00D14488"/>
    <w:rsid w:val="00D14AF4"/>
    <w:rsid w:val="00D14BCA"/>
    <w:rsid w:val="00D14E08"/>
    <w:rsid w:val="00D15217"/>
    <w:rsid w:val="00D15681"/>
    <w:rsid w:val="00D15768"/>
    <w:rsid w:val="00D157A6"/>
    <w:rsid w:val="00D15EE8"/>
    <w:rsid w:val="00D160CE"/>
    <w:rsid w:val="00D162F9"/>
    <w:rsid w:val="00D16AAD"/>
    <w:rsid w:val="00D17008"/>
    <w:rsid w:val="00D17ACE"/>
    <w:rsid w:val="00D20853"/>
    <w:rsid w:val="00D209AE"/>
    <w:rsid w:val="00D20ADB"/>
    <w:rsid w:val="00D20B85"/>
    <w:rsid w:val="00D20E48"/>
    <w:rsid w:val="00D2146F"/>
    <w:rsid w:val="00D2153E"/>
    <w:rsid w:val="00D2192D"/>
    <w:rsid w:val="00D21CEC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25B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630F"/>
    <w:rsid w:val="00D266A7"/>
    <w:rsid w:val="00D272EB"/>
    <w:rsid w:val="00D27676"/>
    <w:rsid w:val="00D2787F"/>
    <w:rsid w:val="00D27B27"/>
    <w:rsid w:val="00D30467"/>
    <w:rsid w:val="00D30ABF"/>
    <w:rsid w:val="00D30EF6"/>
    <w:rsid w:val="00D30F2F"/>
    <w:rsid w:val="00D310A9"/>
    <w:rsid w:val="00D3116B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1B11"/>
    <w:rsid w:val="00D5208A"/>
    <w:rsid w:val="00D5208C"/>
    <w:rsid w:val="00D5220A"/>
    <w:rsid w:val="00D52382"/>
    <w:rsid w:val="00D524B9"/>
    <w:rsid w:val="00D52860"/>
    <w:rsid w:val="00D52F7E"/>
    <w:rsid w:val="00D544C2"/>
    <w:rsid w:val="00D545A7"/>
    <w:rsid w:val="00D547C4"/>
    <w:rsid w:val="00D54BBF"/>
    <w:rsid w:val="00D54C71"/>
    <w:rsid w:val="00D55004"/>
    <w:rsid w:val="00D55676"/>
    <w:rsid w:val="00D55DB3"/>
    <w:rsid w:val="00D55EAC"/>
    <w:rsid w:val="00D55EEC"/>
    <w:rsid w:val="00D5603E"/>
    <w:rsid w:val="00D56A34"/>
    <w:rsid w:val="00D56DA7"/>
    <w:rsid w:val="00D56DF9"/>
    <w:rsid w:val="00D56E60"/>
    <w:rsid w:val="00D57297"/>
    <w:rsid w:val="00D57624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1A"/>
    <w:rsid w:val="00D6468F"/>
    <w:rsid w:val="00D646B5"/>
    <w:rsid w:val="00D64863"/>
    <w:rsid w:val="00D64868"/>
    <w:rsid w:val="00D64D4F"/>
    <w:rsid w:val="00D64DE0"/>
    <w:rsid w:val="00D650DE"/>
    <w:rsid w:val="00D652A8"/>
    <w:rsid w:val="00D657C1"/>
    <w:rsid w:val="00D65B55"/>
    <w:rsid w:val="00D65D40"/>
    <w:rsid w:val="00D65D5B"/>
    <w:rsid w:val="00D65DC2"/>
    <w:rsid w:val="00D6603D"/>
    <w:rsid w:val="00D66776"/>
    <w:rsid w:val="00D66EAE"/>
    <w:rsid w:val="00D66FBE"/>
    <w:rsid w:val="00D67161"/>
    <w:rsid w:val="00D67722"/>
    <w:rsid w:val="00D677B0"/>
    <w:rsid w:val="00D677EB"/>
    <w:rsid w:val="00D6795F"/>
    <w:rsid w:val="00D67FE9"/>
    <w:rsid w:val="00D70511"/>
    <w:rsid w:val="00D7064E"/>
    <w:rsid w:val="00D70868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5F4C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0C20"/>
    <w:rsid w:val="00D91050"/>
    <w:rsid w:val="00D910B1"/>
    <w:rsid w:val="00D921AF"/>
    <w:rsid w:val="00D92269"/>
    <w:rsid w:val="00D92331"/>
    <w:rsid w:val="00D923B3"/>
    <w:rsid w:val="00D92460"/>
    <w:rsid w:val="00D928C5"/>
    <w:rsid w:val="00D92961"/>
    <w:rsid w:val="00D92A46"/>
    <w:rsid w:val="00D92CC6"/>
    <w:rsid w:val="00D92F59"/>
    <w:rsid w:val="00D92FD6"/>
    <w:rsid w:val="00D93E44"/>
    <w:rsid w:val="00D93EC2"/>
    <w:rsid w:val="00D94107"/>
    <w:rsid w:val="00D946D4"/>
    <w:rsid w:val="00D94FDA"/>
    <w:rsid w:val="00D95644"/>
    <w:rsid w:val="00D959D9"/>
    <w:rsid w:val="00D96337"/>
    <w:rsid w:val="00D969EB"/>
    <w:rsid w:val="00D96B79"/>
    <w:rsid w:val="00D96C02"/>
    <w:rsid w:val="00D96CBD"/>
    <w:rsid w:val="00D97154"/>
    <w:rsid w:val="00D9742F"/>
    <w:rsid w:val="00DA038E"/>
    <w:rsid w:val="00DA06B0"/>
    <w:rsid w:val="00DA0CD0"/>
    <w:rsid w:val="00DA0EBA"/>
    <w:rsid w:val="00DA12DB"/>
    <w:rsid w:val="00DA1603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399"/>
    <w:rsid w:val="00DA56C4"/>
    <w:rsid w:val="00DA5A47"/>
    <w:rsid w:val="00DA5E96"/>
    <w:rsid w:val="00DA5EF0"/>
    <w:rsid w:val="00DA6505"/>
    <w:rsid w:val="00DA656D"/>
    <w:rsid w:val="00DA6794"/>
    <w:rsid w:val="00DA6887"/>
    <w:rsid w:val="00DA68C1"/>
    <w:rsid w:val="00DA6E72"/>
    <w:rsid w:val="00DA6E78"/>
    <w:rsid w:val="00DA6FAC"/>
    <w:rsid w:val="00DA70CE"/>
    <w:rsid w:val="00DA738C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36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66B"/>
    <w:rsid w:val="00DC2E8E"/>
    <w:rsid w:val="00DC2F34"/>
    <w:rsid w:val="00DC3016"/>
    <w:rsid w:val="00DC3601"/>
    <w:rsid w:val="00DC379B"/>
    <w:rsid w:val="00DC3CDE"/>
    <w:rsid w:val="00DC4112"/>
    <w:rsid w:val="00DC414E"/>
    <w:rsid w:val="00DC46E9"/>
    <w:rsid w:val="00DC4A3A"/>
    <w:rsid w:val="00DC4FD6"/>
    <w:rsid w:val="00DC565A"/>
    <w:rsid w:val="00DC6D8B"/>
    <w:rsid w:val="00DC6E38"/>
    <w:rsid w:val="00DC73D4"/>
    <w:rsid w:val="00DD0725"/>
    <w:rsid w:val="00DD0874"/>
    <w:rsid w:val="00DD0EF0"/>
    <w:rsid w:val="00DD129A"/>
    <w:rsid w:val="00DD166A"/>
    <w:rsid w:val="00DD1B58"/>
    <w:rsid w:val="00DD22C5"/>
    <w:rsid w:val="00DD2357"/>
    <w:rsid w:val="00DD26D8"/>
    <w:rsid w:val="00DD2C45"/>
    <w:rsid w:val="00DD2F7F"/>
    <w:rsid w:val="00DD3939"/>
    <w:rsid w:val="00DD3AD0"/>
    <w:rsid w:val="00DD449B"/>
    <w:rsid w:val="00DD4552"/>
    <w:rsid w:val="00DD5570"/>
    <w:rsid w:val="00DD591A"/>
    <w:rsid w:val="00DD61A7"/>
    <w:rsid w:val="00DD7260"/>
    <w:rsid w:val="00DD791C"/>
    <w:rsid w:val="00DE0175"/>
    <w:rsid w:val="00DE033D"/>
    <w:rsid w:val="00DE03C9"/>
    <w:rsid w:val="00DE0A89"/>
    <w:rsid w:val="00DE0E69"/>
    <w:rsid w:val="00DE1948"/>
    <w:rsid w:val="00DE207E"/>
    <w:rsid w:val="00DE24DF"/>
    <w:rsid w:val="00DE24E5"/>
    <w:rsid w:val="00DE2514"/>
    <w:rsid w:val="00DE26DC"/>
    <w:rsid w:val="00DE2811"/>
    <w:rsid w:val="00DE335F"/>
    <w:rsid w:val="00DE33D1"/>
    <w:rsid w:val="00DE3B51"/>
    <w:rsid w:val="00DE3F97"/>
    <w:rsid w:val="00DE40E6"/>
    <w:rsid w:val="00DE48EF"/>
    <w:rsid w:val="00DE4EBB"/>
    <w:rsid w:val="00DE517B"/>
    <w:rsid w:val="00DE560E"/>
    <w:rsid w:val="00DE6118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1B2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DAB"/>
    <w:rsid w:val="00DF6175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11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02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42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2DAA"/>
    <w:rsid w:val="00E33259"/>
    <w:rsid w:val="00E334F1"/>
    <w:rsid w:val="00E339F1"/>
    <w:rsid w:val="00E33ADC"/>
    <w:rsid w:val="00E340A0"/>
    <w:rsid w:val="00E3420F"/>
    <w:rsid w:val="00E34228"/>
    <w:rsid w:val="00E34936"/>
    <w:rsid w:val="00E34BDD"/>
    <w:rsid w:val="00E34F02"/>
    <w:rsid w:val="00E352F4"/>
    <w:rsid w:val="00E35DA1"/>
    <w:rsid w:val="00E362D3"/>
    <w:rsid w:val="00E364A9"/>
    <w:rsid w:val="00E3651B"/>
    <w:rsid w:val="00E36D8C"/>
    <w:rsid w:val="00E36F9A"/>
    <w:rsid w:val="00E37381"/>
    <w:rsid w:val="00E37E62"/>
    <w:rsid w:val="00E408B1"/>
    <w:rsid w:val="00E40CD0"/>
    <w:rsid w:val="00E41054"/>
    <w:rsid w:val="00E41104"/>
    <w:rsid w:val="00E4179D"/>
    <w:rsid w:val="00E417D8"/>
    <w:rsid w:val="00E41852"/>
    <w:rsid w:val="00E41C59"/>
    <w:rsid w:val="00E42008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168"/>
    <w:rsid w:val="00E4645D"/>
    <w:rsid w:val="00E469AE"/>
    <w:rsid w:val="00E46B07"/>
    <w:rsid w:val="00E4708A"/>
    <w:rsid w:val="00E4713D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44A"/>
    <w:rsid w:val="00E5263A"/>
    <w:rsid w:val="00E52841"/>
    <w:rsid w:val="00E52E25"/>
    <w:rsid w:val="00E533A7"/>
    <w:rsid w:val="00E53C99"/>
    <w:rsid w:val="00E5407A"/>
    <w:rsid w:val="00E54589"/>
    <w:rsid w:val="00E54954"/>
    <w:rsid w:val="00E54967"/>
    <w:rsid w:val="00E54D59"/>
    <w:rsid w:val="00E552D1"/>
    <w:rsid w:val="00E55436"/>
    <w:rsid w:val="00E5557B"/>
    <w:rsid w:val="00E5584E"/>
    <w:rsid w:val="00E55CA1"/>
    <w:rsid w:val="00E55D3B"/>
    <w:rsid w:val="00E55F14"/>
    <w:rsid w:val="00E56198"/>
    <w:rsid w:val="00E566F2"/>
    <w:rsid w:val="00E56AAF"/>
    <w:rsid w:val="00E57099"/>
    <w:rsid w:val="00E570E2"/>
    <w:rsid w:val="00E57302"/>
    <w:rsid w:val="00E57898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2B80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326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3C2"/>
    <w:rsid w:val="00E724D9"/>
    <w:rsid w:val="00E72841"/>
    <w:rsid w:val="00E728AE"/>
    <w:rsid w:val="00E72919"/>
    <w:rsid w:val="00E72A65"/>
    <w:rsid w:val="00E731FB"/>
    <w:rsid w:val="00E73761"/>
    <w:rsid w:val="00E73780"/>
    <w:rsid w:val="00E73A7D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CAB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B87"/>
    <w:rsid w:val="00EA2EA2"/>
    <w:rsid w:val="00EA2FFB"/>
    <w:rsid w:val="00EA3065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B10"/>
    <w:rsid w:val="00EB0C41"/>
    <w:rsid w:val="00EB0F44"/>
    <w:rsid w:val="00EB1D34"/>
    <w:rsid w:val="00EB292A"/>
    <w:rsid w:val="00EB3415"/>
    <w:rsid w:val="00EB3427"/>
    <w:rsid w:val="00EB383E"/>
    <w:rsid w:val="00EB3E4D"/>
    <w:rsid w:val="00EB44B5"/>
    <w:rsid w:val="00EB4868"/>
    <w:rsid w:val="00EB49E2"/>
    <w:rsid w:val="00EB4A05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6FB3"/>
    <w:rsid w:val="00EB75D0"/>
    <w:rsid w:val="00EB78AF"/>
    <w:rsid w:val="00EB78B4"/>
    <w:rsid w:val="00EC0CE6"/>
    <w:rsid w:val="00EC12D4"/>
    <w:rsid w:val="00EC16D2"/>
    <w:rsid w:val="00EC1B3D"/>
    <w:rsid w:val="00EC2664"/>
    <w:rsid w:val="00EC26A0"/>
    <w:rsid w:val="00EC28F0"/>
    <w:rsid w:val="00EC29B2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7AA"/>
    <w:rsid w:val="00ED0844"/>
    <w:rsid w:val="00ED1094"/>
    <w:rsid w:val="00ED13A4"/>
    <w:rsid w:val="00ED1C7A"/>
    <w:rsid w:val="00ED1E64"/>
    <w:rsid w:val="00ED20E9"/>
    <w:rsid w:val="00ED24B8"/>
    <w:rsid w:val="00ED2A5C"/>
    <w:rsid w:val="00ED2A66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8C8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D798B"/>
    <w:rsid w:val="00EE00B0"/>
    <w:rsid w:val="00EE0D09"/>
    <w:rsid w:val="00EE12F3"/>
    <w:rsid w:val="00EE1ECF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5F3F"/>
    <w:rsid w:val="00EE60E3"/>
    <w:rsid w:val="00EE693F"/>
    <w:rsid w:val="00EE69A6"/>
    <w:rsid w:val="00EE6DD4"/>
    <w:rsid w:val="00EE701F"/>
    <w:rsid w:val="00EE70D6"/>
    <w:rsid w:val="00EE7CAE"/>
    <w:rsid w:val="00EE7FE6"/>
    <w:rsid w:val="00EF033F"/>
    <w:rsid w:val="00EF0827"/>
    <w:rsid w:val="00EF0864"/>
    <w:rsid w:val="00EF0A53"/>
    <w:rsid w:val="00EF0C1D"/>
    <w:rsid w:val="00EF1B14"/>
    <w:rsid w:val="00EF222F"/>
    <w:rsid w:val="00EF2562"/>
    <w:rsid w:val="00EF26F6"/>
    <w:rsid w:val="00EF2DA1"/>
    <w:rsid w:val="00EF2DB3"/>
    <w:rsid w:val="00EF2DEE"/>
    <w:rsid w:val="00EF2FE0"/>
    <w:rsid w:val="00EF304C"/>
    <w:rsid w:val="00EF329F"/>
    <w:rsid w:val="00EF3917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6B5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23F"/>
    <w:rsid w:val="00F02A4C"/>
    <w:rsid w:val="00F02CA6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6555"/>
    <w:rsid w:val="00F06BA4"/>
    <w:rsid w:val="00F076A1"/>
    <w:rsid w:val="00F07825"/>
    <w:rsid w:val="00F07BE7"/>
    <w:rsid w:val="00F07EBD"/>
    <w:rsid w:val="00F1009D"/>
    <w:rsid w:val="00F1010E"/>
    <w:rsid w:val="00F10675"/>
    <w:rsid w:val="00F10E03"/>
    <w:rsid w:val="00F1162A"/>
    <w:rsid w:val="00F1165B"/>
    <w:rsid w:val="00F11EDC"/>
    <w:rsid w:val="00F11FA2"/>
    <w:rsid w:val="00F1244C"/>
    <w:rsid w:val="00F12B60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4B01"/>
    <w:rsid w:val="00F1507F"/>
    <w:rsid w:val="00F15AA7"/>
    <w:rsid w:val="00F15E8C"/>
    <w:rsid w:val="00F16356"/>
    <w:rsid w:val="00F1638A"/>
    <w:rsid w:val="00F16394"/>
    <w:rsid w:val="00F16EA5"/>
    <w:rsid w:val="00F171BF"/>
    <w:rsid w:val="00F171C0"/>
    <w:rsid w:val="00F17B75"/>
    <w:rsid w:val="00F20355"/>
    <w:rsid w:val="00F20853"/>
    <w:rsid w:val="00F208CB"/>
    <w:rsid w:val="00F20CC4"/>
    <w:rsid w:val="00F20DA2"/>
    <w:rsid w:val="00F20F0C"/>
    <w:rsid w:val="00F21319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949"/>
    <w:rsid w:val="00F30C90"/>
    <w:rsid w:val="00F30D7D"/>
    <w:rsid w:val="00F30F04"/>
    <w:rsid w:val="00F313ED"/>
    <w:rsid w:val="00F314FF"/>
    <w:rsid w:val="00F31A51"/>
    <w:rsid w:val="00F32337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448E"/>
    <w:rsid w:val="00F34FF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19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4C5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1C21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99A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6F57"/>
    <w:rsid w:val="00F57320"/>
    <w:rsid w:val="00F57699"/>
    <w:rsid w:val="00F576B7"/>
    <w:rsid w:val="00F57CC4"/>
    <w:rsid w:val="00F57E92"/>
    <w:rsid w:val="00F57ED0"/>
    <w:rsid w:val="00F600F5"/>
    <w:rsid w:val="00F60366"/>
    <w:rsid w:val="00F60551"/>
    <w:rsid w:val="00F60879"/>
    <w:rsid w:val="00F6093E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AAE"/>
    <w:rsid w:val="00F67B5F"/>
    <w:rsid w:val="00F67DDA"/>
    <w:rsid w:val="00F67F16"/>
    <w:rsid w:val="00F70147"/>
    <w:rsid w:val="00F70A4D"/>
    <w:rsid w:val="00F71612"/>
    <w:rsid w:val="00F717D0"/>
    <w:rsid w:val="00F718DE"/>
    <w:rsid w:val="00F71DE9"/>
    <w:rsid w:val="00F7270D"/>
    <w:rsid w:val="00F73082"/>
    <w:rsid w:val="00F74618"/>
    <w:rsid w:val="00F74950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F23"/>
    <w:rsid w:val="00F77F85"/>
    <w:rsid w:val="00F80558"/>
    <w:rsid w:val="00F8080A"/>
    <w:rsid w:val="00F80F2E"/>
    <w:rsid w:val="00F811E5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6FE"/>
    <w:rsid w:val="00F839AF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4B0A"/>
    <w:rsid w:val="00F854F0"/>
    <w:rsid w:val="00F85850"/>
    <w:rsid w:val="00F858A4"/>
    <w:rsid w:val="00F859C2"/>
    <w:rsid w:val="00F85D3B"/>
    <w:rsid w:val="00F865E8"/>
    <w:rsid w:val="00F86F5D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1FA3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4A6"/>
    <w:rsid w:val="00F95DF7"/>
    <w:rsid w:val="00F96099"/>
    <w:rsid w:val="00F9660B"/>
    <w:rsid w:val="00F96ED7"/>
    <w:rsid w:val="00F97A0E"/>
    <w:rsid w:val="00FA0685"/>
    <w:rsid w:val="00FA07CA"/>
    <w:rsid w:val="00FA098A"/>
    <w:rsid w:val="00FA11C4"/>
    <w:rsid w:val="00FA12AF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3F9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45C"/>
    <w:rsid w:val="00FB4896"/>
    <w:rsid w:val="00FB490A"/>
    <w:rsid w:val="00FB4CA4"/>
    <w:rsid w:val="00FB5361"/>
    <w:rsid w:val="00FB54F6"/>
    <w:rsid w:val="00FB5698"/>
    <w:rsid w:val="00FB5A5B"/>
    <w:rsid w:val="00FB5AB7"/>
    <w:rsid w:val="00FB5CAC"/>
    <w:rsid w:val="00FB5D2B"/>
    <w:rsid w:val="00FB608C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46C"/>
    <w:rsid w:val="00FC0C0B"/>
    <w:rsid w:val="00FC0D37"/>
    <w:rsid w:val="00FC0EA4"/>
    <w:rsid w:val="00FC10ED"/>
    <w:rsid w:val="00FC162F"/>
    <w:rsid w:val="00FC1B23"/>
    <w:rsid w:val="00FC1C19"/>
    <w:rsid w:val="00FC1CAD"/>
    <w:rsid w:val="00FC1FD9"/>
    <w:rsid w:val="00FC20F9"/>
    <w:rsid w:val="00FC28B2"/>
    <w:rsid w:val="00FC30A8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5CE"/>
    <w:rsid w:val="00FC6878"/>
    <w:rsid w:val="00FC6D12"/>
    <w:rsid w:val="00FC700B"/>
    <w:rsid w:val="00FC735B"/>
    <w:rsid w:val="00FC75BE"/>
    <w:rsid w:val="00FC762C"/>
    <w:rsid w:val="00FC783C"/>
    <w:rsid w:val="00FC7DE0"/>
    <w:rsid w:val="00FD0232"/>
    <w:rsid w:val="00FD04C1"/>
    <w:rsid w:val="00FD072E"/>
    <w:rsid w:val="00FD0886"/>
    <w:rsid w:val="00FD08B3"/>
    <w:rsid w:val="00FD13A4"/>
    <w:rsid w:val="00FD18E8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826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BE3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85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,"/>
  <w14:docId w14:val="37EB38CE"/>
  <w15:docId w15:val="{72D5B0D2-AF42-4E1D-A36A-AFC547B6E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aliases w:val="Appel note de bas de p,Footnote Reference/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77A61"/>
    <w:rPr>
      <w:b/>
    </w:rPr>
  </w:style>
  <w:style w:type="paragraph" w:customStyle="1" w:styleId="TAC">
    <w:name w:val="TAC"/>
    <w:basedOn w:val="TAL"/>
    <w:link w:val="TACChar"/>
    <w:qFormat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77A61"/>
    <w:pPr>
      <w:ind w:left="851" w:hanging="851"/>
    </w:pPr>
  </w:style>
  <w:style w:type="paragraph" w:customStyle="1" w:styleId="TAL">
    <w:name w:val="TAL"/>
    <w:basedOn w:val="Normal"/>
    <w:link w:val="TALCar"/>
    <w:qFormat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qFormat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0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sid w:val="00477A6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qFormat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qFormat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0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CRCoverPageChar">
    <w:name w:val="CR Cover Page Char"/>
    <w:link w:val="CRCoverPage"/>
    <w:qFormat/>
    <w:rsid w:val="00D928C5"/>
    <w:rPr>
      <w:rFonts w:ascii="Arial" w:hAnsi="Arial"/>
      <w:lang w:val="en-GB"/>
    </w:rPr>
  </w:style>
  <w:style w:type="paragraph" w:customStyle="1" w:styleId="ECCBulletsLv1">
    <w:name w:val="ECC Bullets Lv1"/>
    <w:basedOn w:val="Normal"/>
    <w:qFormat/>
    <w:rsid w:val="00664AD3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664AD3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503C39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503C39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503C39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1454F9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rFonts w:eastAsia="Times New Roman"/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1454F9"/>
    <w:rPr>
      <w:rFonts w:ascii="Times New Roman" w:eastAsia="Times New Roman" w:hAnsi="Times New Roman"/>
      <w:b/>
      <w:noProof/>
      <w:sz w:val="16"/>
      <w:szCs w:val="10"/>
      <w:lang w:val="en-GB"/>
    </w:rPr>
  </w:style>
  <w:style w:type="paragraph" w:customStyle="1" w:styleId="Normalaftertitle">
    <w:name w:val="Normal after title"/>
    <w:basedOn w:val="Normal"/>
    <w:next w:val="Normal"/>
    <w:link w:val="NormalaftertitleChar"/>
    <w:rsid w:val="007B4FD5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rFonts w:eastAsia="Times New Roman"/>
      <w:noProof/>
      <w:color w:val="000000"/>
      <w:sz w:val="16"/>
      <w:szCs w:val="10"/>
    </w:rPr>
  </w:style>
  <w:style w:type="paragraph" w:customStyle="1" w:styleId="ResNo">
    <w:name w:val="Res_No"/>
    <w:basedOn w:val="Normal"/>
    <w:next w:val="Restitle"/>
    <w:link w:val="ResNoChar"/>
    <w:rsid w:val="007B4FD5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rFonts w:eastAsia="Times New Roman"/>
      <w:sz w:val="16"/>
      <w:szCs w:val="10"/>
    </w:rPr>
  </w:style>
  <w:style w:type="character" w:customStyle="1" w:styleId="href">
    <w:name w:val="href"/>
    <w:basedOn w:val="DefaultParagraphFont"/>
    <w:rsid w:val="007B4FD5"/>
  </w:style>
  <w:style w:type="paragraph" w:customStyle="1" w:styleId="Call">
    <w:name w:val="Call"/>
    <w:basedOn w:val="Normal"/>
    <w:next w:val="Normal"/>
    <w:link w:val="CallChar"/>
    <w:rsid w:val="007B4FD5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rFonts w:eastAsia="Times New Roman"/>
      <w:i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7B4FD5"/>
    <w:rPr>
      <w:rFonts w:ascii="Times New Roman" w:eastAsia="Times New Roman" w:hAnsi="Times New Roman"/>
      <w:noProof/>
      <w:color w:val="000000"/>
      <w:sz w:val="16"/>
      <w:szCs w:val="10"/>
      <w:lang w:val="en-GB"/>
    </w:rPr>
  </w:style>
  <w:style w:type="character" w:customStyle="1" w:styleId="CallChar">
    <w:name w:val="Call Char"/>
    <w:basedOn w:val="DefaultParagraphFont"/>
    <w:link w:val="Call"/>
    <w:locked/>
    <w:rsid w:val="007B4FD5"/>
    <w:rPr>
      <w:rFonts w:ascii="Times New Roman" w:eastAsia="Times New Roman" w:hAnsi="Times New Roman"/>
      <w:i/>
      <w:sz w:val="16"/>
      <w:szCs w:val="10"/>
      <w:lang w:val="en-GB"/>
    </w:rPr>
  </w:style>
  <w:style w:type="character" w:customStyle="1" w:styleId="ResNoChar">
    <w:name w:val="Res_No Char"/>
    <w:basedOn w:val="DefaultParagraphFont"/>
    <w:link w:val="ResNo"/>
    <w:rsid w:val="007B4FD5"/>
    <w:rPr>
      <w:rFonts w:ascii="Times New Roman" w:eastAsia="Times New Roman" w:hAnsi="Times New Roman"/>
      <w:sz w:val="16"/>
      <w:szCs w:val="10"/>
      <w:lang w:val="en-GB"/>
    </w:rPr>
  </w:style>
  <w:style w:type="character" w:customStyle="1" w:styleId="Artdef">
    <w:name w:val="Art_def"/>
    <w:basedOn w:val="DefaultParagraphFont"/>
    <w:rsid w:val="0056499C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9A413A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9A413A"/>
    <w:pPr>
      <w:numPr>
        <w:numId w:val="2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868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37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507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8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406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20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61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086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9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150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751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223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869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952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6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6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51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5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640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1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6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7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1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821F9-AD7D-43DB-BE47-0CA395BC9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Huawei</cp:lastModifiedBy>
  <cp:revision>4</cp:revision>
  <cp:lastPrinted>2015-01-14T11:53:00Z</cp:lastPrinted>
  <dcterms:created xsi:type="dcterms:W3CDTF">2020-06-05T14:28:00Z</dcterms:created>
  <dcterms:modified xsi:type="dcterms:W3CDTF">2020-06-05T14:35:00Z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(3)JWCRwdPOmRQ+9lsJsvVhGauE0c9Z33LPKEEgid0QGtbDs4/fM7A0wNpVm7NlL12c5FVuqGmD
EQJYh/6xpGXKF1m10J53Cld0B16Wpxfb//yvzC4eYh86G4rhNoDGx6h3Yw8fgIdan0wVlHqH
Hiw/7sYacTXX6apsy1C5eoO/kLRgrzz88QB0mRXRk1M9OLYs8vw8awG6fmSTWVJFum3VWSvz
77xIrgaoXzFxfSkUkE</vt:lpwstr>
  </property>
  <property fmtid="{D5CDD505-2E9C-101B-9397-08002B2CF9AE}" pid="24" name="_2015_ms_pID_7253431">
    <vt:lpwstr>9PfAWcdBoRQGQQ/Kaj5x4mMSBeleWZb/lN+6jxDcMxh2ZOaAUDpuPw
Wy+HpWsIosI+iY/8UNrXi//2Yhu+PyaMGXSmINxgeoaCZ0bN2E5X4ndqZsGGgND7QWYlqZ3w
kOXvl6GEqhroKwVYg2st8sKw1IO7rkgm/F3ekKM80l/Dbq/k+1IAsz0pj68Flp7KzqWLszLC
s2be1eqgpMbUgN8+93Ol6t3EV+MC3mbIseDn</vt:lpwstr>
  </property>
  <property fmtid="{D5CDD505-2E9C-101B-9397-08002B2CF9AE}" pid="25" name="_2015_ms_pID_7253432">
    <vt:lpwstr>kQptgDJql/58gk8xRLw8VDA=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1591349900</vt:lpwstr>
  </property>
</Properties>
</file>